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F077B" w14:textId="074D124F" w:rsidR="008A351B" w:rsidRPr="008A351B" w:rsidRDefault="008A351B" w:rsidP="008A351B">
      <w:pPr>
        <w:widowControl w:val="0"/>
        <w:tabs>
          <w:tab w:val="right" w:pos="9923"/>
        </w:tabs>
        <w:overflowPunct/>
        <w:autoSpaceDE/>
        <w:autoSpaceDN/>
        <w:adjustRightInd/>
        <w:spacing w:after="0"/>
        <w:ind w:right="-7"/>
        <w:textAlignment w:val="auto"/>
        <w:rPr>
          <w:rFonts w:ascii="Arial" w:eastAsia="DengXian" w:hAnsi="Arial" w:cs="Arial"/>
          <w:b/>
          <w:bCs/>
          <w:i/>
          <w:sz w:val="32"/>
          <w:lang w:eastAsia="ja-JP"/>
        </w:rPr>
      </w:pPr>
      <w:bookmarkStart w:id="0" w:name="_Hlk19781073"/>
      <w:r w:rsidRPr="008A351B">
        <w:rPr>
          <w:rFonts w:ascii="Arial" w:eastAsia="DengXian" w:hAnsi="Arial" w:cs="Arial"/>
          <w:b/>
          <w:bCs/>
          <w:sz w:val="24"/>
          <w:lang w:eastAsia="en-US"/>
        </w:rPr>
        <w:t>3GPP T</w:t>
      </w:r>
      <w:bookmarkStart w:id="1" w:name="_Ref452454252"/>
      <w:bookmarkEnd w:id="1"/>
      <w:r w:rsidRPr="008A351B">
        <w:rPr>
          <w:rFonts w:ascii="Arial" w:eastAsia="DengXian" w:hAnsi="Arial" w:cs="Arial"/>
          <w:b/>
          <w:bCs/>
          <w:sz w:val="24"/>
          <w:lang w:eastAsia="en-US"/>
        </w:rPr>
        <w:t>SG-</w:t>
      </w:r>
      <w:r w:rsidRPr="008A351B">
        <w:rPr>
          <w:rFonts w:ascii="Arial" w:eastAsia="DengXian" w:hAnsi="Arial" w:cs="Arial"/>
          <w:b/>
          <w:bCs/>
          <w:sz w:val="24"/>
          <w:szCs w:val="24"/>
          <w:lang w:eastAsia="en-US"/>
        </w:rPr>
        <w:t xml:space="preserve">RAN </w:t>
      </w:r>
      <w:r w:rsidRPr="008A351B">
        <w:rPr>
          <w:rFonts w:ascii="Arial" w:eastAsia="DengXian" w:hAnsi="Arial" w:cs="Arial"/>
          <w:b/>
          <w:sz w:val="24"/>
          <w:szCs w:val="24"/>
          <w:lang w:eastAsia="en-US"/>
        </w:rPr>
        <w:t>WG3 Meeting #123-</w:t>
      </w:r>
      <w:r w:rsidRPr="008A351B">
        <w:rPr>
          <w:rFonts w:ascii="Arial" w:eastAsia="DengXian" w:hAnsi="Arial" w:cs="Arial" w:hint="eastAsia"/>
          <w:b/>
          <w:sz w:val="24"/>
          <w:szCs w:val="24"/>
        </w:rPr>
        <w:t>bis</w:t>
      </w:r>
      <w:r w:rsidRPr="008A351B">
        <w:rPr>
          <w:rFonts w:ascii="Arial" w:eastAsia="DengXian" w:hAnsi="Arial" w:cs="Arial"/>
          <w:b/>
          <w:bCs/>
          <w:sz w:val="24"/>
          <w:lang w:eastAsia="en-US"/>
        </w:rPr>
        <w:tab/>
      </w:r>
      <w:r w:rsidR="00271FCE" w:rsidRPr="00271FCE">
        <w:rPr>
          <w:rFonts w:ascii="Arial" w:eastAsia="DengXian" w:hAnsi="Arial" w:cs="Arial"/>
          <w:b/>
          <w:bCs/>
          <w:sz w:val="24"/>
          <w:lang w:eastAsia="en-US"/>
        </w:rPr>
        <w:t>R3-24157</w:t>
      </w:r>
      <w:r w:rsidR="00271FCE">
        <w:rPr>
          <w:rFonts w:ascii="Arial" w:eastAsia="DengXian" w:hAnsi="Arial" w:cs="Arial"/>
          <w:b/>
          <w:bCs/>
          <w:sz w:val="24"/>
          <w:lang w:eastAsia="en-US"/>
        </w:rPr>
        <w:t>1</w:t>
      </w:r>
    </w:p>
    <w:p w14:paraId="1B0EF23F" w14:textId="77777777" w:rsidR="008A351B" w:rsidRPr="008A351B" w:rsidRDefault="008A351B" w:rsidP="008A351B">
      <w:pPr>
        <w:overflowPunct/>
        <w:autoSpaceDE/>
        <w:autoSpaceDN/>
        <w:adjustRightInd/>
        <w:spacing w:after="120"/>
        <w:textAlignment w:val="auto"/>
        <w:rPr>
          <w:rFonts w:ascii="Arial" w:eastAsia="DengXian" w:hAnsi="Arial"/>
          <w:b/>
          <w:noProof/>
          <w:sz w:val="24"/>
          <w:lang w:eastAsia="en-US"/>
        </w:rPr>
      </w:pPr>
      <w:bookmarkStart w:id="2" w:name="_Hlk19781143"/>
      <w:r w:rsidRPr="008A351B">
        <w:rPr>
          <w:rFonts w:ascii="Arial" w:eastAsia="DengXian" w:hAnsi="Arial"/>
          <w:b/>
          <w:noProof/>
          <w:sz w:val="24"/>
          <w:lang w:eastAsia="en-US"/>
        </w:rPr>
        <w:t>Changsha, China, 15-19 April, 2024</w:t>
      </w:r>
    </w:p>
    <w:bookmarkEnd w:id="0"/>
    <w:bookmarkEnd w:id="2"/>
    <w:p w14:paraId="27701854" w14:textId="77777777" w:rsidR="008A351B" w:rsidRPr="008A351B" w:rsidRDefault="008A351B" w:rsidP="008A351B">
      <w:pPr>
        <w:widowControl w:val="0"/>
        <w:overflowPunct/>
        <w:autoSpaceDE/>
        <w:autoSpaceDN/>
        <w:adjustRightInd/>
        <w:spacing w:after="0"/>
        <w:textAlignment w:val="auto"/>
        <w:rPr>
          <w:rFonts w:ascii="Arial" w:eastAsia="DengXian" w:hAnsi="Arial" w:cs="Arial"/>
          <w:b/>
          <w:bCs/>
          <w:sz w:val="24"/>
          <w:lang w:eastAsia="ja-JP"/>
        </w:rPr>
      </w:pPr>
    </w:p>
    <w:p w14:paraId="12622642" w14:textId="77777777" w:rsidR="008A351B" w:rsidRPr="008A351B" w:rsidRDefault="008A351B" w:rsidP="008A351B">
      <w:pPr>
        <w:widowControl w:val="0"/>
        <w:overflowPunct/>
        <w:autoSpaceDE/>
        <w:autoSpaceDN/>
        <w:adjustRightInd/>
        <w:spacing w:after="0"/>
        <w:textAlignment w:val="auto"/>
        <w:rPr>
          <w:rFonts w:ascii="Arial" w:eastAsia="DengXian" w:hAnsi="Arial" w:cs="Arial"/>
          <w:b/>
          <w:bCs/>
          <w:sz w:val="24"/>
          <w:lang w:eastAsia="ja-JP"/>
        </w:rPr>
      </w:pPr>
    </w:p>
    <w:p w14:paraId="5A62805A" w14:textId="4C9E7CFD" w:rsidR="008A351B" w:rsidRPr="008A351B" w:rsidRDefault="008A351B" w:rsidP="008A351B">
      <w:pPr>
        <w:tabs>
          <w:tab w:val="left" w:pos="1985"/>
        </w:tabs>
        <w:overflowPunct/>
        <w:autoSpaceDE/>
        <w:autoSpaceDN/>
        <w:adjustRightInd/>
        <w:spacing w:after="120"/>
        <w:textAlignment w:val="auto"/>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Agenda Item:</w:t>
      </w:r>
      <w:r w:rsidRPr="008A351B">
        <w:rPr>
          <w:rFonts w:ascii="Arial" w:eastAsia="DengXian" w:hAnsi="Arial" w:cs="Arial"/>
          <w:b/>
          <w:bCs/>
          <w:color w:val="000000"/>
          <w:sz w:val="24"/>
          <w:szCs w:val="24"/>
          <w:lang w:val="en-US" w:eastAsia="en-US"/>
        </w:rPr>
        <w:tab/>
      </w:r>
      <w:r>
        <w:rPr>
          <w:rFonts w:ascii="Arial" w:eastAsia="DengXian" w:hAnsi="Arial" w:cs="Arial"/>
          <w:b/>
          <w:bCs/>
          <w:color w:val="000000"/>
          <w:sz w:val="24"/>
          <w:szCs w:val="24"/>
          <w:lang w:val="en-US"/>
        </w:rPr>
        <w:t>10</w:t>
      </w:r>
      <w:r w:rsidRPr="008A351B">
        <w:rPr>
          <w:rFonts w:ascii="Arial" w:eastAsia="DengXian" w:hAnsi="Arial" w:cs="Arial"/>
          <w:b/>
          <w:bCs/>
          <w:color w:val="000000"/>
          <w:sz w:val="24"/>
          <w:szCs w:val="24"/>
          <w:lang w:val="en-US"/>
        </w:rPr>
        <w:t>.</w:t>
      </w:r>
      <w:r>
        <w:rPr>
          <w:rFonts w:ascii="Arial" w:eastAsia="DengXian" w:hAnsi="Arial" w:cs="Arial"/>
          <w:b/>
          <w:bCs/>
          <w:color w:val="000000"/>
          <w:sz w:val="24"/>
          <w:szCs w:val="24"/>
          <w:lang w:val="en-US"/>
        </w:rPr>
        <w:t>2</w:t>
      </w:r>
    </w:p>
    <w:p w14:paraId="0FE2D663" w14:textId="77777777" w:rsidR="008A351B" w:rsidRPr="008A351B" w:rsidRDefault="008A351B" w:rsidP="008A351B">
      <w:pPr>
        <w:tabs>
          <w:tab w:val="left" w:pos="1985"/>
        </w:tabs>
        <w:overflowPunct/>
        <w:autoSpaceDE/>
        <w:autoSpaceDN/>
        <w:adjustRightInd/>
        <w:spacing w:after="120"/>
        <w:textAlignment w:val="auto"/>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Source:</w:t>
      </w:r>
      <w:r w:rsidRPr="008A351B">
        <w:rPr>
          <w:rFonts w:ascii="Arial" w:eastAsia="DengXian" w:hAnsi="Arial" w:cs="Arial"/>
          <w:b/>
          <w:bCs/>
          <w:color w:val="000000"/>
          <w:sz w:val="24"/>
          <w:szCs w:val="24"/>
          <w:lang w:val="en-US" w:eastAsia="en-US"/>
        </w:rPr>
        <w:tab/>
        <w:t>Huawei</w:t>
      </w:r>
    </w:p>
    <w:p w14:paraId="0C4757B4" w14:textId="7B4E4D97" w:rsidR="008A351B" w:rsidRPr="008A351B" w:rsidRDefault="008A351B" w:rsidP="008A351B">
      <w:pPr>
        <w:tabs>
          <w:tab w:val="left" w:pos="1985"/>
        </w:tabs>
        <w:overflowPunct/>
        <w:autoSpaceDE/>
        <w:autoSpaceDN/>
        <w:adjustRightInd/>
        <w:spacing w:after="120"/>
        <w:ind w:left="1985" w:hanging="1985"/>
        <w:textAlignment w:val="auto"/>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Title:</w:t>
      </w:r>
      <w:r w:rsidRPr="008A351B">
        <w:rPr>
          <w:rFonts w:ascii="Arial" w:eastAsia="DengXian" w:hAnsi="Arial" w:cs="Arial"/>
          <w:b/>
          <w:bCs/>
          <w:color w:val="000000"/>
          <w:sz w:val="24"/>
          <w:szCs w:val="24"/>
          <w:lang w:val="en-US" w:eastAsia="en-US"/>
        </w:rPr>
        <w:tab/>
        <w:t>MRO enhancement for R18 mobility mechanisms</w:t>
      </w:r>
    </w:p>
    <w:p w14:paraId="68B2D527" w14:textId="311F569E" w:rsidR="008A351B" w:rsidRPr="008A351B" w:rsidRDefault="008A351B" w:rsidP="008A351B">
      <w:pPr>
        <w:tabs>
          <w:tab w:val="left" w:pos="1985"/>
        </w:tabs>
        <w:overflowPunct/>
        <w:autoSpaceDE/>
        <w:autoSpaceDN/>
        <w:adjustRightInd/>
        <w:spacing w:after="120"/>
        <w:textAlignment w:val="auto"/>
        <w:rPr>
          <w:rFonts w:ascii="Arial" w:eastAsia="MS Mincho"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Document for:</w:t>
      </w:r>
      <w:r w:rsidRPr="008A351B">
        <w:rPr>
          <w:rFonts w:ascii="Arial" w:eastAsia="DengXian" w:hAnsi="Arial" w:cs="Arial"/>
          <w:b/>
          <w:bCs/>
          <w:color w:val="000000"/>
          <w:sz w:val="24"/>
          <w:szCs w:val="24"/>
          <w:lang w:val="en-US" w:eastAsia="en-US"/>
        </w:rPr>
        <w:tab/>
        <w:t>Discussion</w:t>
      </w:r>
    </w:p>
    <w:p w14:paraId="69E856B8" w14:textId="77777777" w:rsidR="00A053D1" w:rsidRPr="003F2D43" w:rsidRDefault="00827357">
      <w:pPr>
        <w:pStyle w:val="Heading1"/>
      </w:pPr>
      <w:r w:rsidRPr="003F2D43">
        <w:t>1   Introduction</w:t>
      </w:r>
    </w:p>
    <w:p w14:paraId="49727720" w14:textId="7CD3BF0C" w:rsidR="00FF75C2" w:rsidRDefault="00BF0C3D" w:rsidP="00DF0BC6">
      <w:pPr>
        <w:spacing w:after="0"/>
        <w:rPr>
          <w:rFonts w:eastAsiaTheme="minorEastAsia"/>
        </w:rPr>
      </w:pPr>
      <w:r>
        <w:rPr>
          <w:rFonts w:eastAsiaTheme="minorEastAsia"/>
        </w:rPr>
        <w:t>According to the RAN plenary #10</w:t>
      </w:r>
      <w:r w:rsidR="002B33F1">
        <w:rPr>
          <w:rFonts w:eastAsiaTheme="minorEastAsia"/>
        </w:rPr>
        <w:t>2</w:t>
      </w:r>
      <w:r>
        <w:rPr>
          <w:rFonts w:eastAsiaTheme="minorEastAsia"/>
        </w:rPr>
        <w:t xml:space="preserve"> meeting, the </w:t>
      </w:r>
      <w:r w:rsidR="00D033FA">
        <w:rPr>
          <w:rFonts w:eastAsiaTheme="minorEastAsia"/>
        </w:rPr>
        <w:t xml:space="preserve">work item </w:t>
      </w:r>
      <w:r w:rsidR="00DC3313">
        <w:rPr>
          <w:rFonts w:eastAsiaTheme="minorEastAsia"/>
        </w:rPr>
        <w:t xml:space="preserve">on </w:t>
      </w:r>
      <w:r w:rsidR="00D033FA">
        <w:rPr>
          <w:rFonts w:eastAsiaTheme="minorEastAsia"/>
        </w:rPr>
        <w:t>SON</w:t>
      </w:r>
      <w:r w:rsidR="00D033FA">
        <w:rPr>
          <w:rFonts w:eastAsiaTheme="minorEastAsia" w:hint="eastAsia"/>
        </w:rPr>
        <w:t>/</w:t>
      </w:r>
      <w:r w:rsidR="00D033FA">
        <w:rPr>
          <w:rFonts w:eastAsiaTheme="minorEastAsia"/>
        </w:rPr>
        <w:t xml:space="preserve">MDT </w:t>
      </w:r>
      <w:r w:rsidR="00DC3313">
        <w:rPr>
          <w:rFonts w:eastAsiaTheme="minorEastAsia"/>
        </w:rPr>
        <w:t>in NR</w:t>
      </w:r>
      <w:r w:rsidR="00D033FA">
        <w:rPr>
          <w:rFonts w:eastAsiaTheme="minorEastAsia"/>
        </w:rPr>
        <w:t xml:space="preserve"> standalone </w:t>
      </w:r>
      <w:r w:rsidR="00D033FA">
        <w:rPr>
          <w:rFonts w:eastAsiaTheme="minorEastAsia" w:hint="eastAsia"/>
        </w:rPr>
        <w:t>an</w:t>
      </w:r>
      <w:r w:rsidR="00D033FA">
        <w:rPr>
          <w:rFonts w:eastAsiaTheme="minorEastAsia"/>
        </w:rPr>
        <w:t>d MR-DC</w:t>
      </w:r>
      <w:r w:rsidR="00DC3313">
        <w:rPr>
          <w:rFonts w:eastAsiaTheme="minorEastAsia"/>
        </w:rPr>
        <w:t xml:space="preserve"> is approved</w:t>
      </w:r>
      <w:r w:rsidR="00DF0BC6">
        <w:rPr>
          <w:rFonts w:eastAsiaTheme="minorEastAsia"/>
        </w:rPr>
        <w:t xml:space="preserve"> [1] with objectives listed as following:</w:t>
      </w:r>
    </w:p>
    <w:tbl>
      <w:tblPr>
        <w:tblStyle w:val="TableGrid"/>
        <w:tblW w:w="0" w:type="auto"/>
        <w:tblLook w:val="04A0" w:firstRow="1" w:lastRow="0" w:firstColumn="1" w:lastColumn="0" w:noHBand="0" w:noVBand="1"/>
      </w:tblPr>
      <w:tblGrid>
        <w:gridCol w:w="9629"/>
      </w:tblGrid>
      <w:tr w:rsidR="00DF0BC6" w14:paraId="0DA055D9" w14:textId="77777777" w:rsidTr="00AF6EAD">
        <w:tc>
          <w:tcPr>
            <w:tcW w:w="9629" w:type="dxa"/>
          </w:tcPr>
          <w:p w14:paraId="5FD31E7A" w14:textId="77777777" w:rsidR="00D033FA" w:rsidRDefault="00D033FA" w:rsidP="00D033FA">
            <w:pPr>
              <w:spacing w:before="120" w:line="280" w:lineRule="atLeast"/>
              <w:rPr>
                <w:rFonts w:eastAsia="SimSun"/>
              </w:rPr>
            </w:pPr>
            <w:bookmarkStart w:id="3" w:name="OLE_LINK35"/>
            <w:bookmarkStart w:id="4" w:name="_Hlk162445187"/>
            <w:r>
              <w:rPr>
                <w:rFonts w:eastAsia="SimSun"/>
              </w:rPr>
              <w:t xml:space="preserve">The objective of this work item is to specify </w:t>
            </w:r>
            <w:r>
              <w:rPr>
                <w:rFonts w:eastAsia="SimSun" w:hint="eastAsia"/>
              </w:rPr>
              <w:t xml:space="preserve">data collection enhancement in NR </w:t>
            </w:r>
            <w:r w:rsidRPr="008F3A10">
              <w:rPr>
                <w:rFonts w:eastAsia="SimSun"/>
              </w:rPr>
              <w:t xml:space="preserve">standalone and MR-DC </w:t>
            </w:r>
            <w:r>
              <w:rPr>
                <w:rFonts w:eastAsia="SimSun"/>
              </w:rPr>
              <w:t>for SON/MDT purpose</w:t>
            </w:r>
            <w:r>
              <w:rPr>
                <w:rFonts w:eastAsia="SimSun" w:hint="eastAsia"/>
              </w:rPr>
              <w:t xml:space="preserve">. </w:t>
            </w:r>
            <w:r>
              <w:rPr>
                <w:rFonts w:eastAsia="SimSun"/>
              </w:rPr>
              <w:t>The specific objectives of this work item are:</w:t>
            </w:r>
          </w:p>
          <w:p w14:paraId="414525FB" w14:textId="77777777" w:rsidR="00D033FA" w:rsidRDefault="00D033FA" w:rsidP="00D033FA">
            <w:pPr>
              <w:spacing w:before="120" w:line="280" w:lineRule="atLeast"/>
              <w:rPr>
                <w:rFonts w:eastAsia="SimSun"/>
              </w:rPr>
            </w:pPr>
            <w:bookmarkStart w:id="5" w:name="OLE_LINK31"/>
            <w:bookmarkStart w:id="6" w:name="OLE_LINK17"/>
            <w:r>
              <w:rPr>
                <w:rFonts w:eastAsia="SimSun"/>
              </w:rPr>
              <w:t>- MRO enhancement for R18 mobility mechanisms, including</w:t>
            </w:r>
            <w:r>
              <w:rPr>
                <w:rFonts w:hint="eastAsia"/>
              </w:rPr>
              <w:t xml:space="preserve">, </w:t>
            </w:r>
            <w:r>
              <w:rPr>
                <w:rFonts w:eastAsia="SimSun"/>
              </w:rPr>
              <w:t>Lower layer triggered mobility (LTM), CHO with candidate SCGs, subsequent CPAC [RAN3, RAN2]:</w:t>
            </w:r>
          </w:p>
          <w:p w14:paraId="14CEEB19" w14:textId="77777777" w:rsidR="00D033FA" w:rsidRDefault="00D033FA" w:rsidP="00D033FA">
            <w:pPr>
              <w:pStyle w:val="ListParagraph"/>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rPr>
              <w:t>Specification of the inter-node information exchange, including possible enhancements to interfaces[RAN3]</w:t>
            </w:r>
          </w:p>
          <w:p w14:paraId="611DDA8C" w14:textId="77777777" w:rsidR="00D033FA" w:rsidRDefault="00D033FA" w:rsidP="00D033FA">
            <w:pPr>
              <w:pStyle w:val="ListParagraph"/>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Identify and specify necessary UE reporting to enhance the mobility parameter tuning</w:t>
            </w:r>
            <w:r>
              <w:rPr>
                <w:rFonts w:ascii="Times New Roman" w:hAnsi="Times New Roman"/>
              </w:rPr>
              <w:t> [RAN2]</w:t>
            </w:r>
          </w:p>
          <w:bookmarkEnd w:id="5"/>
          <w:p w14:paraId="51561D1A" w14:textId="77777777" w:rsidR="00D033FA" w:rsidRDefault="00D033FA" w:rsidP="00D033FA">
            <w:pPr>
              <w:spacing w:before="120" w:line="280" w:lineRule="atLeast"/>
              <w:rPr>
                <w:rFonts w:eastAsia="SimSun"/>
              </w:rPr>
            </w:pPr>
            <w:r>
              <w:rPr>
                <w:rFonts w:eastAsia="SimSun" w:hint="eastAsia"/>
              </w:rPr>
              <w:t>- Support of SON/MDT enhancements for [RAN3, RAN2]:</w:t>
            </w:r>
          </w:p>
          <w:p w14:paraId="6FA74C07" w14:textId="77777777" w:rsidR="00D033FA" w:rsidRDefault="00D033FA" w:rsidP="00D033FA">
            <w:pPr>
              <w:pStyle w:val="ListParagraph"/>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Intra-NTN mobility</w:t>
            </w:r>
          </w:p>
          <w:p w14:paraId="001CA3BB" w14:textId="77777777" w:rsidR="00D033FA" w:rsidRPr="00050F8A" w:rsidRDefault="00D033FA" w:rsidP="00D033FA">
            <w:pPr>
              <w:pStyle w:val="ListParagraph"/>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Network Slicing</w:t>
            </w:r>
          </w:p>
          <w:bookmarkEnd w:id="6"/>
          <w:p w14:paraId="65C1E1B9" w14:textId="77777777" w:rsidR="00D033FA" w:rsidRDefault="00D033FA" w:rsidP="00D033FA">
            <w:pPr>
              <w:spacing w:before="120" w:line="280" w:lineRule="atLeast"/>
              <w:rPr>
                <w:rFonts w:eastAsia="SimSun"/>
              </w:rPr>
            </w:pPr>
            <w:r>
              <w:rPr>
                <w:rFonts w:eastAsia="SimSun" w:hint="eastAsia"/>
              </w:rPr>
              <w:t>- Support of the leftovers in Rel-18 SON/MDT [RAN3, RAN2]:</w:t>
            </w:r>
          </w:p>
          <w:p w14:paraId="59FD572A" w14:textId="77777777" w:rsidR="00D033FA" w:rsidRPr="00E76D9C" w:rsidRDefault="00D033FA" w:rsidP="00D033FA">
            <w:pPr>
              <w:widowControl w:val="0"/>
              <w:numPr>
                <w:ilvl w:val="0"/>
                <w:numId w:val="29"/>
              </w:numPr>
              <w:overflowPunct/>
              <w:autoSpaceDE/>
              <w:autoSpaceDN/>
              <w:adjustRightInd/>
              <w:spacing w:before="120" w:after="0" w:line="280" w:lineRule="atLeast"/>
              <w:jc w:val="both"/>
              <w:textAlignment w:val="auto"/>
              <w:rPr>
                <w:rFonts w:eastAsia="SimSun"/>
              </w:rPr>
            </w:pPr>
            <w:r w:rsidRPr="00E76D9C">
              <w:rPr>
                <w:rFonts w:eastAsia="SimSun"/>
              </w:rPr>
              <w:t>RACH optimization for SDT</w:t>
            </w:r>
          </w:p>
          <w:p w14:paraId="6705D021" w14:textId="77777777" w:rsidR="00D033FA" w:rsidRPr="00E76D9C" w:rsidRDefault="00D033FA" w:rsidP="00D033FA">
            <w:pPr>
              <w:widowControl w:val="0"/>
              <w:numPr>
                <w:ilvl w:val="0"/>
                <w:numId w:val="29"/>
              </w:numPr>
              <w:overflowPunct/>
              <w:autoSpaceDE/>
              <w:autoSpaceDN/>
              <w:adjustRightInd/>
              <w:spacing w:before="120" w:after="0" w:line="280" w:lineRule="atLeast"/>
              <w:jc w:val="both"/>
              <w:textAlignment w:val="auto"/>
              <w:rPr>
                <w:rFonts w:eastAsia="SimSun"/>
              </w:rPr>
            </w:pPr>
            <w:r w:rsidRPr="00E76D9C">
              <w:rPr>
                <w:rFonts w:eastAsia="SimSun"/>
              </w:rPr>
              <w:t>MHI Enhancement for SCG Deactivation/Activation</w:t>
            </w:r>
          </w:p>
          <w:p w14:paraId="650E7514" w14:textId="77777777" w:rsidR="00D033FA" w:rsidRPr="00E76D9C" w:rsidRDefault="00D033FA" w:rsidP="00D033FA">
            <w:pPr>
              <w:pStyle w:val="ListParagraph"/>
              <w:widowControl w:val="0"/>
              <w:numPr>
                <w:ilvl w:val="0"/>
                <w:numId w:val="29"/>
              </w:numPr>
              <w:spacing w:before="120" w:line="280" w:lineRule="atLeast"/>
              <w:ind w:leftChars="0"/>
              <w:contextualSpacing/>
              <w:jc w:val="both"/>
              <w:rPr>
                <w:rFonts w:ascii="Times New Roman" w:hAnsi="Times New Roman"/>
              </w:rPr>
            </w:pPr>
            <w:r w:rsidRPr="00E76D9C">
              <w:rPr>
                <w:rFonts w:ascii="Times New Roman" w:hAnsi="Times New Roman"/>
              </w:rPr>
              <w:t>MRO for MR-DC SCG failure</w:t>
            </w:r>
          </w:p>
          <w:p w14:paraId="06A1F0D2" w14:textId="401275DE" w:rsidR="00DF0BC6" w:rsidRPr="004238E8" w:rsidRDefault="00D033FA" w:rsidP="004238E8">
            <w:pPr>
              <w:spacing w:before="120" w:line="280" w:lineRule="atLeast"/>
              <w:rPr>
                <w:rFonts w:eastAsia="SimSun"/>
              </w:rPr>
            </w:pPr>
            <w:r>
              <w:rPr>
                <w:rFonts w:eastAsia="SimSun"/>
              </w:rPr>
              <w:t>If needed, co-operate with RAN1, SA2, SA5, CT4.</w:t>
            </w:r>
            <w:bookmarkEnd w:id="3"/>
          </w:p>
        </w:tc>
      </w:tr>
      <w:bookmarkEnd w:id="4"/>
    </w:tbl>
    <w:p w14:paraId="21AD53CB" w14:textId="77777777" w:rsidR="00DF0BC6" w:rsidRPr="00DF0BC6" w:rsidRDefault="00DF0BC6" w:rsidP="00DF0BC6">
      <w:pPr>
        <w:spacing w:after="0"/>
        <w:rPr>
          <w:rFonts w:eastAsiaTheme="minorEastAsia"/>
        </w:rPr>
      </w:pPr>
    </w:p>
    <w:p w14:paraId="3EEE728D" w14:textId="130F3DB0"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t>
      </w:r>
      <w:r w:rsidR="008A351B">
        <w:rPr>
          <w:rFonts w:eastAsiaTheme="minorEastAsia"/>
        </w:rPr>
        <w:t xml:space="preserve">aim at starting the discussion on </w:t>
      </w:r>
      <w:r w:rsidR="00D033FA">
        <w:rPr>
          <w:rFonts w:eastAsiaTheme="minorEastAsia"/>
        </w:rPr>
        <w:t>MRO enhancement for Rel-18 mobility features including LTM, CHO with candidate SCGs and subsequent CPAC.</w:t>
      </w:r>
    </w:p>
    <w:p w14:paraId="28A63E0F" w14:textId="7576D570" w:rsidR="004533F4" w:rsidRPr="00686950" w:rsidRDefault="00827357" w:rsidP="00686950">
      <w:pPr>
        <w:pStyle w:val="Heading1"/>
      </w:pPr>
      <w:r w:rsidRPr="003F2D43">
        <w:t>2   Discussion</w:t>
      </w:r>
    </w:p>
    <w:p w14:paraId="66E49647" w14:textId="13398159" w:rsidR="00C1236C" w:rsidRPr="003F2D43" w:rsidRDefault="00C1236C" w:rsidP="00C1236C">
      <w:pPr>
        <w:pStyle w:val="Heading2"/>
        <w:rPr>
          <w:rFonts w:eastAsiaTheme="minorEastAsia"/>
          <w:sz w:val="28"/>
          <w:szCs w:val="22"/>
        </w:rPr>
      </w:pPr>
      <w:r w:rsidRPr="003F2D43">
        <w:rPr>
          <w:rFonts w:eastAsiaTheme="minorEastAsia"/>
          <w:sz w:val="28"/>
          <w:szCs w:val="22"/>
        </w:rPr>
        <w:t>2.</w:t>
      </w:r>
      <w:r w:rsidR="00F3067F" w:rsidRPr="003F2D43">
        <w:rPr>
          <w:rFonts w:eastAsiaTheme="minorEastAsia"/>
          <w:sz w:val="28"/>
          <w:szCs w:val="22"/>
        </w:rPr>
        <w:t>1</w:t>
      </w:r>
      <w:r w:rsidRPr="003F2D43">
        <w:rPr>
          <w:rFonts w:eastAsiaTheme="minorEastAsia"/>
          <w:sz w:val="28"/>
          <w:szCs w:val="22"/>
        </w:rPr>
        <w:t xml:space="preserve"> </w:t>
      </w:r>
      <w:r w:rsidR="00D033FA">
        <w:rPr>
          <w:rFonts w:eastAsiaTheme="minorEastAsia"/>
          <w:sz w:val="28"/>
          <w:szCs w:val="22"/>
        </w:rPr>
        <w:t>MRO for LTM</w:t>
      </w:r>
    </w:p>
    <w:p w14:paraId="779AD3FF" w14:textId="77777777" w:rsidR="00CF5877" w:rsidRDefault="00CF5877" w:rsidP="00CF5877">
      <w:pPr>
        <w:pStyle w:val="BodyText"/>
      </w:pPr>
      <w:r w:rsidRPr="0051197C">
        <w:rPr>
          <w:rFonts w:eastAsiaTheme="minorEastAsia"/>
        </w:rPr>
        <w:t xml:space="preserve">LTM </w:t>
      </w:r>
      <w:r w:rsidRPr="0051197C">
        <w:rPr>
          <w:rFonts w:eastAsiaTheme="minorEastAsia" w:hint="eastAsia"/>
        </w:rPr>
        <w:t>has</w:t>
      </w:r>
      <w:r w:rsidRPr="0051197C">
        <w:rPr>
          <w:rFonts w:eastAsiaTheme="minorEastAsia"/>
        </w:rPr>
        <w:t xml:space="preserve"> </w:t>
      </w:r>
      <w:r w:rsidRPr="0051197C">
        <w:rPr>
          <w:rFonts w:eastAsiaTheme="minorEastAsia" w:hint="eastAsia"/>
        </w:rPr>
        <w:t>been</w:t>
      </w:r>
      <w:r w:rsidRPr="0051197C">
        <w:rPr>
          <w:rFonts w:eastAsiaTheme="minorEastAsia"/>
        </w:rPr>
        <w:t xml:space="preserve"> </w:t>
      </w:r>
      <w:r>
        <w:t>standardized in Rel-18. The goal of this feature is to enable a serving cell change via L1</w:t>
      </w:r>
      <w:r w:rsidRPr="00881FF1">
        <w:rPr>
          <w:rFonts w:hint="eastAsia"/>
        </w:rPr>
        <w:t>/</w:t>
      </w:r>
      <w:r w:rsidRPr="00881FF1">
        <w:t>L2</w:t>
      </w:r>
      <w:r>
        <w:t xml:space="preserve"> signalling to reducing the latency, overhead and interruption time. The principle is the following:</w:t>
      </w:r>
    </w:p>
    <w:p w14:paraId="09C3E6C2" w14:textId="454F8327" w:rsidR="00CF5877" w:rsidRPr="00881FF1" w:rsidRDefault="00CF5877" w:rsidP="00CF5877">
      <w:pPr>
        <w:pStyle w:val="BodyText"/>
        <w:numPr>
          <w:ilvl w:val="0"/>
          <w:numId w:val="30"/>
        </w:numPr>
        <w:rPr>
          <w:rFonts w:eastAsiaTheme="minorEastAsia"/>
          <w:lang w:val="en-US"/>
        </w:rPr>
      </w:pPr>
      <w:r>
        <w:rPr>
          <w:rFonts w:eastAsiaTheme="minorEastAsia" w:hint="eastAsia"/>
        </w:rPr>
        <w:t>L</w:t>
      </w:r>
      <w:r>
        <w:rPr>
          <w:rFonts w:eastAsiaTheme="minorEastAsia"/>
        </w:rPr>
        <w:t>T</w:t>
      </w:r>
      <w:r w:rsidR="00AA3C16">
        <w:rPr>
          <w:rFonts w:eastAsiaTheme="minorEastAsia"/>
        </w:rPr>
        <w:t>M</w:t>
      </w:r>
      <w:r>
        <w:rPr>
          <w:rFonts w:eastAsiaTheme="minorEastAsia"/>
        </w:rPr>
        <w:t xml:space="preserve"> preparation: </w:t>
      </w:r>
      <w:r w:rsidRPr="00881FF1">
        <w:rPr>
          <w:rFonts w:eastAsiaTheme="minorEastAsia"/>
          <w:lang w:val="en-US"/>
        </w:rPr>
        <w:t>The gNB prepares LTM candidate cell and sends the configuration to the UE via RRC message.</w:t>
      </w:r>
    </w:p>
    <w:p w14:paraId="3B78638A" w14:textId="77777777" w:rsidR="00CF5877" w:rsidRPr="00881FF1" w:rsidRDefault="00CF5877" w:rsidP="00CF5877">
      <w:pPr>
        <w:pStyle w:val="BodyText"/>
        <w:numPr>
          <w:ilvl w:val="0"/>
          <w:numId w:val="30"/>
        </w:numPr>
        <w:rPr>
          <w:rFonts w:eastAsiaTheme="minorEastAsia"/>
          <w:lang w:val="en-US"/>
        </w:rPr>
      </w:pPr>
      <w:r>
        <w:rPr>
          <w:rFonts w:eastAsiaTheme="minorEastAsia"/>
          <w:lang w:val="en-US"/>
        </w:rPr>
        <w:t xml:space="preserve">Early synchronization: </w:t>
      </w:r>
      <w:r w:rsidRPr="00881FF1">
        <w:rPr>
          <w:rFonts w:eastAsiaTheme="minorEastAsia"/>
          <w:lang w:val="en-US"/>
        </w:rPr>
        <w:t>The UE performs DL synchronization to the candidate cells.</w:t>
      </w:r>
      <w:r>
        <w:rPr>
          <w:rFonts w:eastAsiaTheme="minorEastAsia"/>
          <w:lang w:val="en-US"/>
        </w:rPr>
        <w:t xml:space="preserve"> </w:t>
      </w:r>
      <w:r w:rsidRPr="00881FF1">
        <w:rPr>
          <w:rFonts w:eastAsiaTheme="minorEastAsia"/>
          <w:lang w:val="en-US"/>
        </w:rPr>
        <w:t>The UE preforms UL synchronization (TA acquisition) to the candidate cells, e.g., by PDCCH ordered early RACH or UE based TA acquisition.</w:t>
      </w:r>
    </w:p>
    <w:p w14:paraId="148F6E6A" w14:textId="77777777" w:rsidR="00CF5877" w:rsidRDefault="00CF5877" w:rsidP="00CF5877">
      <w:pPr>
        <w:pStyle w:val="BodyText"/>
        <w:numPr>
          <w:ilvl w:val="0"/>
          <w:numId w:val="30"/>
        </w:numPr>
        <w:rPr>
          <w:rFonts w:eastAsiaTheme="minorEastAsia"/>
          <w:lang w:val="en-US"/>
        </w:rPr>
      </w:pPr>
      <w:r w:rsidRPr="00881FF1">
        <w:rPr>
          <w:rFonts w:eastAsiaTheme="minorEastAsia"/>
          <w:lang w:val="en-US"/>
        </w:rPr>
        <w:t>LTM cell switch execution: after receiving the L1 measurement report, the gNB sends the LTM MAC CE to trigger cell switch which could be RACH-less if early synchronization is complete</w:t>
      </w:r>
      <w:r>
        <w:rPr>
          <w:rFonts w:eastAsiaTheme="minorEastAsia"/>
          <w:lang w:val="en-US"/>
        </w:rPr>
        <w:t>d</w:t>
      </w:r>
      <w:r w:rsidRPr="00881FF1">
        <w:rPr>
          <w:rFonts w:eastAsiaTheme="minorEastAsia"/>
          <w:lang w:val="en-US"/>
        </w:rPr>
        <w:t>.</w:t>
      </w:r>
    </w:p>
    <w:p w14:paraId="5D8BA4B5" w14:textId="77777777" w:rsidR="00CF5877" w:rsidRPr="00881FF1" w:rsidRDefault="00CF5877" w:rsidP="00CF5877">
      <w:pPr>
        <w:pStyle w:val="BodyText"/>
        <w:numPr>
          <w:ilvl w:val="0"/>
          <w:numId w:val="30"/>
        </w:numPr>
        <w:rPr>
          <w:rFonts w:eastAsiaTheme="minorEastAsia"/>
          <w:lang w:val="en-US"/>
        </w:rPr>
      </w:pPr>
      <w:r w:rsidRPr="00881FF1">
        <w:rPr>
          <w:rFonts w:eastAsiaTheme="minorEastAsia"/>
          <w:lang w:val="en-US"/>
        </w:rPr>
        <w:lastRenderedPageBreak/>
        <w:t>LTM cell switch completion</w:t>
      </w:r>
      <w:r>
        <w:rPr>
          <w:rFonts w:eastAsiaTheme="minorEastAsia"/>
          <w:lang w:val="en-US"/>
        </w:rPr>
        <w:t xml:space="preserve">: If Cell switch is RACH-less, </w:t>
      </w:r>
      <w:r>
        <w:rPr>
          <w:rFonts w:eastAsiaTheme="minorEastAsia"/>
        </w:rPr>
        <w:t>a</w:t>
      </w:r>
      <w:r w:rsidRPr="00881FF1">
        <w:rPr>
          <w:rFonts w:eastAsiaTheme="minorEastAsia"/>
        </w:rPr>
        <w:t>fter first UL message transmission to the target cell, the UE considers LTM successful when receiving either DL assignment or UL grant addressed to same HARQ process for the first UL message</w:t>
      </w:r>
      <w:r>
        <w:rPr>
          <w:rFonts w:eastAsiaTheme="minorEastAsia" w:hint="eastAsia"/>
        </w:rPr>
        <w:t>.</w:t>
      </w:r>
      <w:r>
        <w:rPr>
          <w:rFonts w:eastAsiaTheme="minorEastAsia"/>
        </w:rPr>
        <w:t xml:space="preserve"> </w:t>
      </w:r>
      <w:r>
        <w:rPr>
          <w:rFonts w:eastAsiaTheme="minorEastAsia"/>
          <w:lang w:val="en-US"/>
        </w:rPr>
        <w:t xml:space="preserve">If Cell switch is RACH based, </w:t>
      </w:r>
      <w:r>
        <w:rPr>
          <w:rFonts w:eastAsiaTheme="minorEastAsia"/>
        </w:rPr>
        <w:t>t</w:t>
      </w:r>
      <w:r w:rsidRPr="00881FF1">
        <w:rPr>
          <w:rFonts w:eastAsiaTheme="minorEastAsia"/>
        </w:rPr>
        <w:t>he UE considers LTM successful when RACH is successfully complete</w:t>
      </w:r>
      <w:r>
        <w:rPr>
          <w:rFonts w:eastAsiaTheme="minorEastAsia"/>
        </w:rPr>
        <w:t>d.</w:t>
      </w:r>
    </w:p>
    <w:p w14:paraId="513AA98A" w14:textId="77777777" w:rsidR="00CF5877" w:rsidRDefault="00CF5877" w:rsidP="00CF5877">
      <w:pPr>
        <w:spacing w:after="120"/>
        <w:ind w:rightChars="100" w:right="200"/>
        <w:jc w:val="center"/>
        <w:rPr>
          <w:rFonts w:eastAsiaTheme="minorEastAsia"/>
        </w:rPr>
      </w:pPr>
      <w:r w:rsidRPr="00881FF1">
        <w:rPr>
          <w:rFonts w:eastAsiaTheme="minorEastAsia"/>
          <w:lang w:val="en-US"/>
        </w:rPr>
        <w:object w:dxaOrig="6060" w:dyaOrig="6630" w14:anchorId="1F396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331.5pt" o:ole="">
            <v:imagedata r:id="rId14" o:title=""/>
          </v:shape>
          <o:OLEObject Type="Embed" ProgID="Visio.Drawing.15" ShapeID="_x0000_i1025" DrawAspect="Content" ObjectID="_1774094383" r:id="rId15"/>
        </w:object>
      </w:r>
    </w:p>
    <w:p w14:paraId="528701A7" w14:textId="77777777" w:rsidR="00CF5877" w:rsidRPr="0051197C" w:rsidRDefault="00CF5877" w:rsidP="00CF5877">
      <w:pPr>
        <w:spacing w:after="120"/>
        <w:ind w:rightChars="100" w:right="200"/>
        <w:jc w:val="center"/>
        <w:rPr>
          <w:rFonts w:eastAsiaTheme="minorEastAsia"/>
        </w:rPr>
      </w:pPr>
      <w:r>
        <w:rPr>
          <w:rFonts w:eastAsiaTheme="minorEastAsia" w:hint="eastAsia"/>
        </w:rPr>
        <w:t>F</w:t>
      </w:r>
      <w:r>
        <w:rPr>
          <w:rFonts w:eastAsiaTheme="minorEastAsia"/>
        </w:rPr>
        <w:t>ig.1 Rel-18 LTM only supports intra-gNB cell switch</w:t>
      </w:r>
    </w:p>
    <w:p w14:paraId="56F5A492" w14:textId="77777777" w:rsidR="0070195F" w:rsidRDefault="0070195F" w:rsidP="0070195F">
      <w:pPr>
        <w:rPr>
          <w:rFonts w:eastAsiaTheme="minorEastAsia"/>
        </w:rPr>
      </w:pPr>
      <w:r>
        <w:rPr>
          <w:rFonts w:eastAsiaTheme="minorEastAsia"/>
        </w:rPr>
        <w:t>Similar as for the legacy handover, the mobility decisions of the DU may lead to too late, too early, or wrong cell handover.</w:t>
      </w:r>
    </w:p>
    <w:p w14:paraId="4B442D85" w14:textId="5579272B" w:rsidR="0046526F" w:rsidRDefault="00CF5877" w:rsidP="0046526F">
      <w:pPr>
        <w:rPr>
          <w:rFonts w:eastAsiaTheme="minorEastAsia"/>
          <w:highlight w:val="yellow"/>
        </w:rPr>
      </w:pPr>
      <w:r>
        <w:rPr>
          <w:rFonts w:eastAsiaTheme="minorEastAsia"/>
        </w:rPr>
        <w:t xml:space="preserve">Compared with legacy L3 handover, we notice that the LTM intends to further reduce the handover interruption time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newly</w:t>
      </w:r>
      <w:r>
        <w:rPr>
          <w:rFonts w:eastAsiaTheme="minorEastAsia"/>
        </w:rPr>
        <w:t xml:space="preserve"> introduced procedures: L1 </w:t>
      </w:r>
      <w:r>
        <w:rPr>
          <w:rFonts w:eastAsiaTheme="minorEastAsia" w:hint="eastAsia"/>
        </w:rPr>
        <w:t>measurement</w:t>
      </w:r>
      <w:r>
        <w:rPr>
          <w:rFonts w:eastAsiaTheme="minorEastAsia"/>
        </w:rPr>
        <w:t xml:space="preserve"> </w:t>
      </w:r>
      <w:r w:rsidRPr="007E6B7F">
        <w:rPr>
          <w:rFonts w:eastAsiaTheme="minorEastAsia"/>
        </w:rPr>
        <w:t>result for the DU’s handover decision, the early UL synchronization for RACH-less cell switch. The network does not know how to optimize the handover decision and how to assure that the cell switch is RACH-less as much as possible.</w:t>
      </w:r>
      <w:r w:rsidR="0046526F" w:rsidRPr="0046526F">
        <w:rPr>
          <w:rFonts w:eastAsiaTheme="minorEastAsia"/>
          <w:highlight w:val="yellow"/>
        </w:rPr>
        <w:t xml:space="preserve"> </w:t>
      </w:r>
    </w:p>
    <w:p w14:paraId="20573A70" w14:textId="1538F56F" w:rsidR="00CF5877" w:rsidRPr="007E6B7F" w:rsidRDefault="001C2D5A" w:rsidP="00CF5877">
      <w:pPr>
        <w:rPr>
          <w:rFonts w:eastAsiaTheme="minorEastAsia"/>
        </w:rPr>
      </w:pPr>
      <w:r w:rsidRPr="001C2D5A">
        <w:rPr>
          <w:rFonts w:eastAsiaTheme="minorEastAsia" w:hint="eastAsia"/>
        </w:rPr>
        <w:t>W</w:t>
      </w:r>
      <w:r w:rsidRPr="001C2D5A">
        <w:rPr>
          <w:rFonts w:eastAsiaTheme="minorEastAsia"/>
        </w:rPr>
        <w:t>e identify that</w:t>
      </w:r>
      <w:r w:rsidR="00271474">
        <w:rPr>
          <w:rFonts w:eastAsiaTheme="minorEastAsia"/>
        </w:rPr>
        <w:t xml:space="preserve">, in LTM, </w:t>
      </w:r>
      <w:r w:rsidRPr="001C2D5A">
        <w:rPr>
          <w:rFonts w:eastAsiaTheme="minorEastAsia"/>
        </w:rPr>
        <w:t>the same timers</w:t>
      </w:r>
      <w:r w:rsidR="00CE155B">
        <w:rPr>
          <w:rFonts w:eastAsiaTheme="minorEastAsia"/>
        </w:rPr>
        <w:t xml:space="preserve">, </w:t>
      </w:r>
      <w:r w:rsidRPr="001C2D5A">
        <w:rPr>
          <w:rFonts w:eastAsiaTheme="minorEastAsia"/>
        </w:rPr>
        <w:t>e.g. T310, T312, and T304</w:t>
      </w:r>
      <w:r>
        <w:rPr>
          <w:rFonts w:eastAsiaTheme="minorEastAsia"/>
        </w:rPr>
        <w:t xml:space="preserve"> are used to detect the RLF </w:t>
      </w:r>
      <w:r w:rsidR="003E07E8">
        <w:rPr>
          <w:rFonts w:eastAsiaTheme="minorEastAsia"/>
        </w:rPr>
        <w:t xml:space="preserve">in source </w:t>
      </w:r>
      <w:r w:rsidR="00CE155B">
        <w:rPr>
          <w:rFonts w:eastAsiaTheme="minorEastAsia"/>
        </w:rPr>
        <w:t xml:space="preserve">cell </w:t>
      </w:r>
      <w:r>
        <w:rPr>
          <w:rFonts w:eastAsiaTheme="minorEastAsia"/>
        </w:rPr>
        <w:t>and HOF</w:t>
      </w:r>
      <w:r>
        <w:rPr>
          <w:rFonts w:eastAsiaTheme="minorEastAsia" w:hint="eastAsia"/>
        </w:rPr>
        <w:t>.</w:t>
      </w:r>
      <w:r>
        <w:rPr>
          <w:rFonts w:eastAsiaTheme="minorEastAsia"/>
        </w:rPr>
        <w:t xml:space="preserve"> Therefore, we understand that the </w:t>
      </w:r>
      <w:r w:rsidR="00D20D44">
        <w:rPr>
          <w:rFonts w:eastAsiaTheme="minorEastAsia"/>
        </w:rPr>
        <w:t xml:space="preserve">existing </w:t>
      </w:r>
      <w:r>
        <w:rPr>
          <w:rFonts w:eastAsiaTheme="minorEastAsia"/>
        </w:rPr>
        <w:t>triggering conditions</w:t>
      </w:r>
      <w:r w:rsidR="00271474">
        <w:rPr>
          <w:rFonts w:eastAsiaTheme="minorEastAsia" w:hint="eastAsia"/>
        </w:rPr>
        <w:t xml:space="preserve"> of</w:t>
      </w:r>
      <w:r w:rsidR="00271474">
        <w:rPr>
          <w:rFonts w:eastAsiaTheme="minorEastAsia"/>
        </w:rPr>
        <w:t xml:space="preserve"> SHR</w:t>
      </w:r>
      <w:r w:rsidR="00D20D44">
        <w:rPr>
          <w:rFonts w:eastAsiaTheme="minorEastAsia"/>
        </w:rPr>
        <w:t xml:space="preserve"> </w:t>
      </w:r>
      <w:r w:rsidR="00D20D44">
        <w:rPr>
          <w:rFonts w:eastAsiaTheme="minorEastAsia" w:hint="eastAsia"/>
        </w:rPr>
        <w:t>including</w:t>
      </w:r>
      <w:r w:rsidR="00D20D44">
        <w:rPr>
          <w:rFonts w:eastAsiaTheme="minorEastAsia"/>
        </w:rPr>
        <w:t xml:space="preserve"> T310, T312 and T304 trigger</w:t>
      </w:r>
      <w:r w:rsidR="003E07E8">
        <w:rPr>
          <w:rFonts w:eastAsiaTheme="minorEastAsia"/>
        </w:rPr>
        <w:t>, introduced for L3 handover such as legacy HO, CHO and DAPS</w:t>
      </w:r>
      <w:r w:rsidR="003E07E8">
        <w:rPr>
          <w:rFonts w:eastAsiaTheme="minorEastAsia" w:hint="eastAsia"/>
        </w:rPr>
        <w:t>,</w:t>
      </w:r>
      <w:r w:rsidR="003E07E8">
        <w:rPr>
          <w:rFonts w:eastAsiaTheme="minorEastAsia"/>
        </w:rPr>
        <w:t xml:space="preserve"> </w:t>
      </w:r>
      <w:r>
        <w:rPr>
          <w:rFonts w:eastAsiaTheme="minorEastAsia"/>
        </w:rPr>
        <w:t>are also applicable to</w:t>
      </w:r>
      <w:r w:rsidR="00271474">
        <w:rPr>
          <w:rFonts w:eastAsiaTheme="minorEastAsia"/>
        </w:rPr>
        <w:t xml:space="preserve"> LTM</w:t>
      </w:r>
      <w:r w:rsidR="003E07E8">
        <w:rPr>
          <w:rFonts w:eastAsiaTheme="minorEastAsia"/>
        </w:rPr>
        <w:t>.</w:t>
      </w:r>
    </w:p>
    <w:p w14:paraId="4D699B33" w14:textId="52FBB582" w:rsidR="00CF5877" w:rsidRPr="00EF7918" w:rsidRDefault="00CF5877" w:rsidP="00FD6119">
      <w:pPr>
        <w:pStyle w:val="Observation"/>
      </w:pPr>
      <w:r w:rsidRPr="00EF7918">
        <w:t xml:space="preserve">In case of LTM, the network </w:t>
      </w:r>
      <w:r w:rsidR="00AA3C16" w:rsidRPr="00EF7918">
        <w:t xml:space="preserve">would benefit from </w:t>
      </w:r>
      <w:r w:rsidRPr="00EF7918">
        <w:t>optimiz</w:t>
      </w:r>
      <w:r w:rsidR="00AA3C16" w:rsidRPr="00EF7918">
        <w:t>ing</w:t>
      </w:r>
      <w:r w:rsidRPr="00EF7918">
        <w:t xml:space="preserve"> the handover decision made by the DU </w:t>
      </w:r>
      <w:r w:rsidR="00AA3C16" w:rsidRPr="00EF7918">
        <w:t xml:space="preserve">to reduce </w:t>
      </w:r>
      <w:r w:rsidR="0070195F" w:rsidRPr="00EF7918">
        <w:t>failures</w:t>
      </w:r>
      <w:r w:rsidR="00AA3C16" w:rsidRPr="00EF7918">
        <w:t xml:space="preserve"> </w:t>
      </w:r>
      <w:r w:rsidRPr="00EF7918">
        <w:t xml:space="preserve">and </w:t>
      </w:r>
      <w:r w:rsidR="0070195F" w:rsidRPr="00EF7918">
        <w:t xml:space="preserve">in addition </w:t>
      </w:r>
      <w:r w:rsidRPr="00EF7918">
        <w:t>how to assure that the cell switch is RACH-less as much as possible.</w:t>
      </w:r>
    </w:p>
    <w:p w14:paraId="7DFBC07B" w14:textId="77777777" w:rsidR="0070195F" w:rsidRPr="00C82B38" w:rsidRDefault="0070195F" w:rsidP="003B25C0">
      <w:pPr>
        <w:pStyle w:val="Proposallist"/>
        <w:ind w:hanging="1560"/>
      </w:pPr>
      <w:bookmarkStart w:id="7" w:name="_Toc163050976"/>
      <w:bookmarkStart w:id="8" w:name="_Toc163051100"/>
      <w:bookmarkStart w:id="9" w:name="_Toc163051189"/>
      <w:bookmarkStart w:id="10" w:name="_Toc163051314"/>
      <w:bookmarkStart w:id="11" w:name="_Toc163468794"/>
      <w:bookmarkStart w:id="12" w:name="_Toc163477296"/>
      <w:bookmarkStart w:id="13" w:name="_Toc163477306"/>
      <w:r w:rsidRPr="00C82B38">
        <w:t>MRO for LTM should include the error cases: Too late, Too early and wrong cell.</w:t>
      </w:r>
      <w:bookmarkEnd w:id="7"/>
      <w:bookmarkEnd w:id="8"/>
      <w:bookmarkEnd w:id="9"/>
      <w:bookmarkEnd w:id="10"/>
      <w:bookmarkEnd w:id="11"/>
      <w:bookmarkEnd w:id="12"/>
      <w:bookmarkEnd w:id="13"/>
    </w:p>
    <w:p w14:paraId="64CC5406" w14:textId="11C97AE2" w:rsidR="0070195F" w:rsidRPr="00837174" w:rsidRDefault="0070195F" w:rsidP="00D65ADB">
      <w:pPr>
        <w:pStyle w:val="Prop"/>
      </w:pPr>
      <w:bookmarkStart w:id="14" w:name="_Toc163050977"/>
      <w:bookmarkStart w:id="15" w:name="_Toc163051101"/>
      <w:bookmarkStart w:id="16" w:name="_Toc163051190"/>
      <w:bookmarkStart w:id="17" w:name="_Toc163051315"/>
      <w:bookmarkStart w:id="18" w:name="_Toc163468795"/>
      <w:bookmarkStart w:id="19" w:name="_Toc163477297"/>
      <w:bookmarkStart w:id="20" w:name="_Toc163477307"/>
      <w:bookmarkStart w:id="21" w:name="_Toc163481509"/>
      <w:r w:rsidRPr="00D65ADB">
        <w:t>MRO</w:t>
      </w:r>
      <w:r w:rsidRPr="00C82B38">
        <w:t xml:space="preserve"> for LTM should also allow the </w:t>
      </w:r>
      <w:r w:rsidR="00B964D2" w:rsidRPr="003B25C0">
        <w:t>optimization</w:t>
      </w:r>
      <w:r w:rsidR="00B964D2" w:rsidRPr="00C82B38">
        <w:t xml:space="preserve"> </w:t>
      </w:r>
      <w:r w:rsidRPr="00837174">
        <w:t xml:space="preserve">of early </w:t>
      </w:r>
      <w:r w:rsidR="00B964D2" w:rsidRPr="00837174">
        <w:t>UL synchronization</w:t>
      </w:r>
      <w:bookmarkEnd w:id="14"/>
      <w:bookmarkEnd w:id="15"/>
      <w:bookmarkEnd w:id="16"/>
      <w:bookmarkEnd w:id="17"/>
      <w:bookmarkEnd w:id="18"/>
      <w:bookmarkEnd w:id="19"/>
      <w:bookmarkEnd w:id="20"/>
      <w:bookmarkEnd w:id="21"/>
    </w:p>
    <w:p w14:paraId="4ED464D7" w14:textId="4BE8E4A6" w:rsidR="0046526F" w:rsidRPr="00837174" w:rsidRDefault="0046526F" w:rsidP="00D65ADB">
      <w:pPr>
        <w:pStyle w:val="Prop"/>
      </w:pPr>
      <w:bookmarkStart w:id="22" w:name="_Toc163468796"/>
      <w:bookmarkStart w:id="23" w:name="_Toc163477298"/>
      <w:bookmarkStart w:id="24" w:name="_Toc163477308"/>
      <w:bookmarkStart w:id="25" w:name="_Toc163481510"/>
      <w:r w:rsidRPr="00837174">
        <w:t>MRO for LTM should also allow the optimization of near failure cases</w:t>
      </w:r>
      <w:bookmarkEnd w:id="22"/>
      <w:bookmarkEnd w:id="23"/>
      <w:bookmarkEnd w:id="24"/>
      <w:bookmarkEnd w:id="25"/>
    </w:p>
    <w:p w14:paraId="08E1DFBF" w14:textId="6C6FC238" w:rsidR="00176766" w:rsidRDefault="00176766" w:rsidP="00CF5877">
      <w:pPr>
        <w:rPr>
          <w:rFonts w:eastAsiaTheme="minorEastAsia"/>
        </w:rPr>
      </w:pPr>
      <w:r>
        <w:rPr>
          <w:rFonts w:eastAsiaTheme="minorEastAsia"/>
        </w:rPr>
        <w:t xml:space="preserve">When discussing the potential solutions for failure cases, we prefer to reuse the principles from previous work on MRO. </w:t>
      </w:r>
      <w:r w:rsidR="00B964D2">
        <w:rPr>
          <w:rFonts w:eastAsiaTheme="minorEastAsia"/>
        </w:rPr>
        <w:t xml:space="preserve">Similar to the analysis for the legacy failure cases, the UE is the best node to collect information about the failure. </w:t>
      </w:r>
      <w:r>
        <w:rPr>
          <w:rFonts w:eastAsiaTheme="minorEastAsia"/>
        </w:rPr>
        <w:t xml:space="preserve">Further, it is also considered that it is the CU that performs the mobility decisions that should analyse the failure cases. </w:t>
      </w:r>
    </w:p>
    <w:p w14:paraId="21A6DE45" w14:textId="77777777" w:rsidR="00314098" w:rsidRPr="009B0A32" w:rsidRDefault="00314098" w:rsidP="00EF7918">
      <w:pPr>
        <w:pStyle w:val="normalpuce"/>
        <w:rPr>
          <w:rFonts w:eastAsiaTheme="minorEastAsia"/>
        </w:rPr>
      </w:pPr>
      <w:bookmarkStart w:id="26" w:name="_Toc163050978"/>
      <w:bookmarkStart w:id="27" w:name="_Toc163051102"/>
      <w:bookmarkEnd w:id="26"/>
      <w:bookmarkEnd w:id="27"/>
    </w:p>
    <w:p w14:paraId="62DC26D3" w14:textId="25DDACB1" w:rsidR="00CF5877" w:rsidRPr="00C82B38" w:rsidRDefault="00314098" w:rsidP="00D65ADB">
      <w:pPr>
        <w:pStyle w:val="Prop"/>
      </w:pPr>
      <w:bookmarkStart w:id="28" w:name="_Toc163050979"/>
      <w:bookmarkStart w:id="29" w:name="_Toc163051103"/>
      <w:bookmarkStart w:id="30" w:name="_Toc163051192"/>
      <w:bookmarkStart w:id="31" w:name="_Toc163051316"/>
      <w:bookmarkStart w:id="32" w:name="_Toc163468797"/>
      <w:bookmarkStart w:id="33" w:name="_Toc163477299"/>
      <w:bookmarkStart w:id="34" w:name="_Toc163477309"/>
      <w:bookmarkStart w:id="35" w:name="_Toc163481511"/>
      <w:r w:rsidRPr="00C82B38">
        <w:lastRenderedPageBreak/>
        <w:t>T</w:t>
      </w:r>
      <w:r w:rsidR="00CF5877" w:rsidRPr="00C82B38">
        <w:t xml:space="preserve">he network needs to be aware of </w:t>
      </w:r>
      <w:r w:rsidR="00B964D2" w:rsidRPr="00C82B38">
        <w:t xml:space="preserve">LTM </w:t>
      </w:r>
      <w:r w:rsidR="00CF5877" w:rsidRPr="00C82B38">
        <w:t xml:space="preserve">failure due to L1 measurement or candidate cell set, </w:t>
      </w:r>
      <w:r w:rsidR="00B964D2" w:rsidRPr="00C82B38">
        <w:t>i.e.</w:t>
      </w:r>
      <w:r w:rsidR="00CF5877" w:rsidRPr="00C82B38">
        <w:t xml:space="preserve"> UE reporting is needed.</w:t>
      </w:r>
      <w:bookmarkEnd w:id="28"/>
      <w:bookmarkEnd w:id="29"/>
      <w:bookmarkEnd w:id="30"/>
      <w:bookmarkEnd w:id="31"/>
      <w:bookmarkEnd w:id="32"/>
      <w:bookmarkEnd w:id="33"/>
      <w:bookmarkEnd w:id="34"/>
      <w:bookmarkEnd w:id="35"/>
    </w:p>
    <w:p w14:paraId="434BC0F3" w14:textId="5482EA19" w:rsidR="00176766" w:rsidRPr="00837174" w:rsidRDefault="00176766" w:rsidP="00D65ADB">
      <w:pPr>
        <w:pStyle w:val="Prop"/>
      </w:pPr>
      <w:bookmarkStart w:id="36" w:name="_Toc163050980"/>
      <w:bookmarkStart w:id="37" w:name="_Toc163051104"/>
      <w:bookmarkStart w:id="38" w:name="_Toc163051193"/>
      <w:bookmarkStart w:id="39" w:name="_Toc163051317"/>
      <w:bookmarkStart w:id="40" w:name="_Toc163468798"/>
      <w:bookmarkStart w:id="41" w:name="_Toc163477300"/>
      <w:bookmarkStart w:id="42" w:name="_Toc163477310"/>
      <w:bookmarkStart w:id="43" w:name="_Toc163481512"/>
      <w:r w:rsidRPr="00C82B38">
        <w:t xml:space="preserve">The information </w:t>
      </w:r>
      <w:r w:rsidR="00CA7AFE" w:rsidRPr="00C82B38">
        <w:t xml:space="preserve">from the UE </w:t>
      </w:r>
      <w:r w:rsidR="00314098" w:rsidRPr="00C82B38">
        <w:t xml:space="preserve">on LTM failures </w:t>
      </w:r>
      <w:r w:rsidRPr="00837174">
        <w:t>is retrieved by a gNB (gNB-CU) and forwarded to the gN</w:t>
      </w:r>
      <w:r w:rsidR="00CA7AFE" w:rsidRPr="00837174">
        <w:t>B</w:t>
      </w:r>
      <w:r w:rsidRPr="00837174">
        <w:t>-DU that performed the mobility decision</w:t>
      </w:r>
      <w:bookmarkEnd w:id="36"/>
      <w:bookmarkEnd w:id="37"/>
      <w:bookmarkEnd w:id="38"/>
      <w:bookmarkEnd w:id="39"/>
      <w:bookmarkEnd w:id="40"/>
      <w:bookmarkEnd w:id="41"/>
      <w:bookmarkEnd w:id="42"/>
      <w:bookmarkEnd w:id="43"/>
    </w:p>
    <w:p w14:paraId="5DF1F404" w14:textId="63C438A4" w:rsidR="00176766" w:rsidRDefault="00176766" w:rsidP="00B964D2">
      <w:pPr>
        <w:rPr>
          <w:rFonts w:eastAsiaTheme="minorEastAsia"/>
        </w:rPr>
      </w:pPr>
      <w:r>
        <w:rPr>
          <w:rFonts w:eastAsiaTheme="minorEastAsia"/>
        </w:rPr>
        <w:t>Related to this, there is also an unavoidable discussion on what information is needed from the UE. We propose to rely on a principle that any information known in the network is not needed from the UE and that it is assumed that the gNB-CU can store information needed for the analysis as long as the information provided by the UE allows the gNB-DU to identify the context.</w:t>
      </w:r>
    </w:p>
    <w:p w14:paraId="79BDC783" w14:textId="5E43DB0C" w:rsidR="00176766" w:rsidRPr="00C82B38" w:rsidRDefault="00314098" w:rsidP="00D65ADB">
      <w:pPr>
        <w:pStyle w:val="Prop"/>
      </w:pPr>
      <w:bookmarkStart w:id="44" w:name="_Toc163050981"/>
      <w:bookmarkStart w:id="45" w:name="_Toc163051105"/>
      <w:bookmarkStart w:id="46" w:name="_Toc163051194"/>
      <w:bookmarkStart w:id="47" w:name="_Toc163051318"/>
      <w:bookmarkStart w:id="48" w:name="_Toc163468799"/>
      <w:bookmarkStart w:id="49" w:name="_Toc163477301"/>
      <w:bookmarkStart w:id="50" w:name="_Toc163477311"/>
      <w:bookmarkStart w:id="51" w:name="_Toc163481513"/>
      <w:r w:rsidRPr="00C82B38">
        <w:t xml:space="preserve">MRO for LTM : </w:t>
      </w:r>
      <w:r w:rsidR="00176766" w:rsidRPr="00C82B38">
        <w:t>UE only reports information not known in the network, and gNB-DU can store enough information needed in the analysis of the failure.</w:t>
      </w:r>
      <w:bookmarkEnd w:id="44"/>
      <w:bookmarkEnd w:id="45"/>
      <w:bookmarkEnd w:id="46"/>
      <w:bookmarkEnd w:id="47"/>
      <w:bookmarkEnd w:id="48"/>
      <w:bookmarkEnd w:id="49"/>
      <w:bookmarkEnd w:id="50"/>
      <w:bookmarkEnd w:id="51"/>
    </w:p>
    <w:p w14:paraId="4C64DEA2" w14:textId="6946AC02" w:rsidR="00B964D2" w:rsidRDefault="00B964D2" w:rsidP="00B964D2">
      <w:pPr>
        <w:rPr>
          <w:rFonts w:eastAsiaTheme="minorEastAsia"/>
        </w:rPr>
      </w:pPr>
      <w:r w:rsidRPr="00B964D2">
        <w:rPr>
          <w:rFonts w:eastAsiaTheme="minorEastAsia"/>
        </w:rPr>
        <w:t xml:space="preserve">Since the mobility decisions are split between CU and DU (e.g. since CU provide the candidate set) </w:t>
      </w:r>
      <w:r w:rsidR="00C60A30">
        <w:rPr>
          <w:rFonts w:eastAsiaTheme="minorEastAsia"/>
        </w:rPr>
        <w:t xml:space="preserve">, </w:t>
      </w:r>
      <w:r w:rsidR="00176766">
        <w:rPr>
          <w:rFonts w:eastAsiaTheme="minorEastAsia"/>
        </w:rPr>
        <w:t xml:space="preserve">we </w:t>
      </w:r>
      <w:r w:rsidR="00254B90">
        <w:rPr>
          <w:rFonts w:eastAsiaTheme="minorEastAsia"/>
        </w:rPr>
        <w:t xml:space="preserve">may </w:t>
      </w:r>
      <w:r w:rsidR="00176766">
        <w:rPr>
          <w:rFonts w:eastAsiaTheme="minorEastAsia"/>
        </w:rPr>
        <w:t>also need to discuss how the gNB-CU is made aware that the selection of candidate cells may need to be revised. This can either be done by the gNB-CU when receiving the forwarded information from the UE, or after the analysis in the gNB-DU. In the latter case, a feedback from gNB-DU is needed. This could be discussed at a later stage.</w:t>
      </w:r>
    </w:p>
    <w:p w14:paraId="388C8BAA" w14:textId="004711D1" w:rsidR="00CD4AF7" w:rsidRPr="00C60A30" w:rsidRDefault="00176766" w:rsidP="00C60A30">
      <w:pPr>
        <w:rPr>
          <w:rFonts w:eastAsia="SimSun"/>
        </w:rPr>
      </w:pPr>
      <w:r>
        <w:rPr>
          <w:rFonts w:eastAsia="SimSun"/>
        </w:rPr>
        <w:t xml:space="preserve">Regarding optimization </w:t>
      </w:r>
      <w:r>
        <w:t xml:space="preserve">of early </w:t>
      </w:r>
      <w:r>
        <w:rPr>
          <w:rFonts w:eastAsiaTheme="minorEastAsia"/>
        </w:rPr>
        <w:t xml:space="preserve">UL </w:t>
      </w:r>
      <w:r w:rsidR="00CA7AFE">
        <w:rPr>
          <w:rFonts w:eastAsiaTheme="minorEastAsia"/>
        </w:rPr>
        <w:t>synchronization,</w:t>
      </w:r>
      <w:r>
        <w:rPr>
          <w:rFonts w:eastAsiaTheme="minorEastAsia"/>
        </w:rPr>
        <w:t xml:space="preserve"> we assume that since this is controlled by the gNB-DU, the impact </w:t>
      </w:r>
      <w:r w:rsidR="00254B90">
        <w:rPr>
          <w:rFonts w:eastAsiaTheme="minorEastAsia"/>
        </w:rPr>
        <w:t>on the specification may be limited. So far we did not see any direct impact, but we suggest to keep this use case open in order to verify this.</w:t>
      </w:r>
    </w:p>
    <w:p w14:paraId="50771166" w14:textId="583CEC6B" w:rsidR="0046422D" w:rsidRPr="003F2D43" w:rsidRDefault="0046422D" w:rsidP="0046422D">
      <w:pPr>
        <w:pStyle w:val="Heading2"/>
        <w:rPr>
          <w:rFonts w:eastAsiaTheme="minorEastAsia"/>
          <w:sz w:val="28"/>
          <w:szCs w:val="22"/>
        </w:rPr>
      </w:pPr>
      <w:r w:rsidRPr="003F2D43">
        <w:rPr>
          <w:rFonts w:eastAsiaTheme="minorEastAsia"/>
          <w:sz w:val="28"/>
          <w:szCs w:val="22"/>
        </w:rPr>
        <w:t>2.</w:t>
      </w:r>
      <w:r>
        <w:rPr>
          <w:rFonts w:eastAsiaTheme="minorEastAsia"/>
          <w:sz w:val="28"/>
          <w:szCs w:val="22"/>
        </w:rPr>
        <w:t>2</w:t>
      </w:r>
      <w:r w:rsidRPr="003F2D43">
        <w:rPr>
          <w:rFonts w:eastAsiaTheme="minorEastAsia"/>
          <w:sz w:val="28"/>
          <w:szCs w:val="22"/>
        </w:rPr>
        <w:t xml:space="preserve"> </w:t>
      </w:r>
      <w:r w:rsidR="00D033FA">
        <w:rPr>
          <w:rFonts w:eastAsiaTheme="minorEastAsia"/>
          <w:sz w:val="28"/>
          <w:szCs w:val="22"/>
        </w:rPr>
        <w:t>MRO for CHO with candidate SCGs</w:t>
      </w:r>
    </w:p>
    <w:p w14:paraId="3B649659" w14:textId="77777777" w:rsidR="008630BE" w:rsidRDefault="008630BE" w:rsidP="008630BE">
      <w:pPr>
        <w:spacing w:after="120"/>
        <w:ind w:rightChars="100" w:right="200"/>
        <w:jc w:val="both"/>
        <w:rPr>
          <w:rFonts w:eastAsiaTheme="minorEastAsia"/>
          <w:bCs/>
        </w:rPr>
      </w:pPr>
      <w:r>
        <w:rPr>
          <w:rFonts w:eastAsiaTheme="minorEastAsia"/>
          <w:bCs/>
        </w:rPr>
        <w:t>To mitigate the UE throughout impact, R18 mobility enhancements include CHO with candidate SCGs. The related flow chart is shown as below.</w:t>
      </w:r>
    </w:p>
    <w:p w14:paraId="1CE8AC9A" w14:textId="77777777" w:rsidR="008630BE" w:rsidRDefault="008630BE" w:rsidP="008630BE">
      <w:pPr>
        <w:spacing w:after="120"/>
        <w:ind w:rightChars="100" w:right="200"/>
        <w:jc w:val="both"/>
      </w:pPr>
      <w:r w:rsidRPr="00AF20AB">
        <w:object w:dxaOrig="9635" w:dyaOrig="10299" w14:anchorId="1C607491">
          <v:shape id="_x0000_i1026" type="#_x0000_t75" style="width:481.5pt;height:515.25pt" o:ole="">
            <v:imagedata r:id="rId16" o:title=""/>
          </v:shape>
          <o:OLEObject Type="Embed" ProgID="Visio.Drawing.15" ShapeID="_x0000_i1026" DrawAspect="Content" ObjectID="_1774094384" r:id="rId17"/>
        </w:object>
      </w:r>
    </w:p>
    <w:p w14:paraId="25324260" w14:textId="77777777" w:rsidR="008630BE" w:rsidRPr="0051197C" w:rsidRDefault="008630BE" w:rsidP="008630BE">
      <w:pPr>
        <w:spacing w:after="120"/>
        <w:ind w:rightChars="100" w:right="200"/>
        <w:jc w:val="center"/>
        <w:rPr>
          <w:rFonts w:eastAsiaTheme="minorEastAsia"/>
        </w:rPr>
      </w:pPr>
      <w:r>
        <w:rPr>
          <w:rFonts w:eastAsiaTheme="minorEastAsia" w:hint="eastAsia"/>
        </w:rPr>
        <w:t>F</w:t>
      </w:r>
      <w:r>
        <w:rPr>
          <w:rFonts w:eastAsiaTheme="minorEastAsia"/>
        </w:rPr>
        <w:t>ig.2 Rel-18 CHO with candidate SGCs procedure</w:t>
      </w:r>
    </w:p>
    <w:p w14:paraId="142919B8" w14:textId="77777777" w:rsidR="008630BE" w:rsidRDefault="008630BE" w:rsidP="008630BE">
      <w:pPr>
        <w:spacing w:after="120"/>
        <w:ind w:rightChars="100" w:right="200"/>
        <w:jc w:val="both"/>
        <w:rPr>
          <w:rFonts w:eastAsiaTheme="minorEastAsia"/>
          <w:bCs/>
        </w:rPr>
      </w:pPr>
      <w:r>
        <w:rPr>
          <w:rFonts w:eastAsiaTheme="minorEastAsia" w:hint="eastAsia"/>
          <w:bCs/>
        </w:rPr>
        <w:t>T</w:t>
      </w:r>
      <w:r>
        <w:rPr>
          <w:rFonts w:eastAsiaTheme="minorEastAsia"/>
          <w:bCs/>
        </w:rPr>
        <w:t>he main procedure can be concluded as the following phases:</w:t>
      </w:r>
    </w:p>
    <w:p w14:paraId="07CC6E35" w14:textId="77777777" w:rsidR="008630BE" w:rsidRPr="0013390D" w:rsidRDefault="008630BE" w:rsidP="008630BE">
      <w:pPr>
        <w:pStyle w:val="ListParagraph"/>
        <w:numPr>
          <w:ilvl w:val="0"/>
          <w:numId w:val="31"/>
        </w:numPr>
        <w:spacing w:after="120"/>
        <w:ind w:leftChars="0" w:rightChars="100" w:right="200"/>
        <w:jc w:val="both"/>
        <w:rPr>
          <w:rFonts w:eastAsiaTheme="minorEastAsia"/>
          <w:b/>
        </w:rPr>
      </w:pPr>
      <w:r w:rsidRPr="0013390D">
        <w:rPr>
          <w:rFonts w:eastAsiaTheme="minorEastAsia"/>
          <w:b/>
        </w:rPr>
        <w:t>Phase 1: The initiation of CHO with candidate SCGs</w:t>
      </w:r>
    </w:p>
    <w:p w14:paraId="48AC89DF" w14:textId="77777777" w:rsidR="008630BE" w:rsidRPr="0013390D" w:rsidRDefault="008630BE" w:rsidP="008630BE">
      <w:pPr>
        <w:pStyle w:val="ListParagraph"/>
        <w:spacing w:after="120"/>
        <w:ind w:leftChars="0" w:left="360" w:rightChars="100" w:right="200"/>
        <w:jc w:val="both"/>
        <w:rPr>
          <w:rFonts w:eastAsiaTheme="minorEastAsia"/>
          <w:bCs/>
        </w:rPr>
      </w:pPr>
      <w:r>
        <w:rPr>
          <w:rFonts w:eastAsiaTheme="minorEastAsia" w:hint="eastAsia"/>
          <w:bCs/>
        </w:rPr>
        <w:t>T</w:t>
      </w:r>
      <w:r>
        <w:rPr>
          <w:rFonts w:eastAsiaTheme="minorEastAsia"/>
          <w:bCs/>
        </w:rPr>
        <w:t>he source MN starts the CHO procedure to the candidate MN by initiating the Xn handover preparation procedure. The candidate MN determines the candidate SN(s) based on the latest measurement results and initiates the SN addition procedure. After the successful addition with the candidate SN(s), the candidate MN includes the CHO with candidate SCG(s) configuration in the MN RRC reconfiguration message and responds the execution condition of candidate PSCell(s) to the source MN.</w:t>
      </w:r>
    </w:p>
    <w:p w14:paraId="1E3206B5" w14:textId="77777777" w:rsidR="008630BE" w:rsidRPr="00FC30A8" w:rsidRDefault="008630BE" w:rsidP="008630BE">
      <w:pPr>
        <w:pStyle w:val="ListParagraph"/>
        <w:numPr>
          <w:ilvl w:val="0"/>
          <w:numId w:val="31"/>
        </w:numPr>
        <w:spacing w:after="120"/>
        <w:ind w:leftChars="0" w:rightChars="100" w:right="200"/>
        <w:jc w:val="both"/>
        <w:rPr>
          <w:rFonts w:eastAsiaTheme="minorEastAsia"/>
          <w:b/>
        </w:rPr>
      </w:pPr>
      <w:r w:rsidRPr="00FC30A8">
        <w:rPr>
          <w:rFonts w:eastAsiaTheme="minorEastAsia"/>
          <w:b/>
        </w:rPr>
        <w:t>Phase 2: RRC reconfiguration to UE</w:t>
      </w:r>
    </w:p>
    <w:p w14:paraId="0038074E" w14:textId="77777777" w:rsidR="008630BE" w:rsidRDefault="008630BE" w:rsidP="008630BE">
      <w:pPr>
        <w:pStyle w:val="ListParagraph"/>
        <w:spacing w:after="120"/>
        <w:ind w:leftChars="0" w:left="360" w:rightChars="100" w:right="200"/>
        <w:jc w:val="both"/>
        <w:rPr>
          <w:rFonts w:eastAsiaTheme="minorEastAsia"/>
          <w:bCs/>
        </w:rPr>
      </w:pPr>
      <w:r>
        <w:rPr>
          <w:rFonts w:eastAsiaTheme="minorEastAsia" w:hint="eastAsia"/>
          <w:bCs/>
        </w:rPr>
        <w:t>T</w:t>
      </w:r>
      <w:r>
        <w:rPr>
          <w:rFonts w:eastAsiaTheme="minorEastAsia"/>
          <w:bCs/>
        </w:rPr>
        <w:t>he source MN sends the RRC reconfiguration message to the UE, including the candidate SCG(s) configuration received from the candidate MN in Phase 1. Then the UE stores this configuration.</w:t>
      </w:r>
    </w:p>
    <w:p w14:paraId="007CDBA2" w14:textId="77777777" w:rsidR="008630BE" w:rsidRPr="00815350" w:rsidRDefault="008630BE" w:rsidP="008630BE">
      <w:pPr>
        <w:pStyle w:val="ListParagraph"/>
        <w:numPr>
          <w:ilvl w:val="0"/>
          <w:numId w:val="31"/>
        </w:numPr>
        <w:spacing w:after="120"/>
        <w:ind w:leftChars="0" w:rightChars="100" w:right="200"/>
        <w:jc w:val="both"/>
        <w:rPr>
          <w:rFonts w:eastAsiaTheme="minorEastAsia"/>
          <w:b/>
        </w:rPr>
      </w:pPr>
      <w:r w:rsidRPr="00815350">
        <w:rPr>
          <w:rFonts w:eastAsiaTheme="minorEastAsia" w:hint="eastAsia"/>
          <w:b/>
        </w:rPr>
        <w:t>P</w:t>
      </w:r>
      <w:r w:rsidRPr="00815350">
        <w:rPr>
          <w:rFonts w:eastAsiaTheme="minorEastAsia"/>
          <w:b/>
        </w:rPr>
        <w:t>hase 3: UE Evaluation and execution</w:t>
      </w:r>
    </w:p>
    <w:p w14:paraId="51029458" w14:textId="77777777" w:rsidR="008630BE" w:rsidRPr="00206AEE" w:rsidRDefault="008630BE" w:rsidP="008630BE">
      <w:pPr>
        <w:pStyle w:val="ListParagraph"/>
        <w:spacing w:after="120"/>
        <w:ind w:leftChars="0" w:left="360" w:rightChars="100" w:right="200"/>
        <w:jc w:val="both"/>
        <w:rPr>
          <w:rFonts w:eastAsiaTheme="minorEastAsia"/>
          <w:bCs/>
        </w:rPr>
      </w:pPr>
      <w:r>
        <w:rPr>
          <w:rFonts w:eastAsiaTheme="minorEastAsia" w:hint="eastAsia"/>
          <w:bCs/>
        </w:rPr>
        <w:t>T</w:t>
      </w:r>
      <w:r>
        <w:rPr>
          <w:rFonts w:eastAsiaTheme="minorEastAsia"/>
          <w:bCs/>
        </w:rPr>
        <w:t>he UE starts evaluating whether the execution condition for the candidate PCell(s) and the candidate PSCells are both met. If both met, CHO with candidate SCG(s) will be executed. The UE can synchronize to the candidate MN and candidate SN by using the stored configuration.</w:t>
      </w:r>
    </w:p>
    <w:p w14:paraId="6B01C88C" w14:textId="1731BC0A" w:rsidR="008630BE" w:rsidRPr="00206AEE" w:rsidRDefault="008630BE" w:rsidP="008630BE">
      <w:pPr>
        <w:spacing w:after="120"/>
        <w:ind w:rightChars="100" w:right="200"/>
        <w:jc w:val="both"/>
        <w:rPr>
          <w:rFonts w:eastAsiaTheme="minorEastAsia"/>
          <w:bCs/>
        </w:rPr>
      </w:pPr>
      <w:r>
        <w:rPr>
          <w:rFonts w:eastAsiaTheme="minorEastAsia"/>
          <w:bCs/>
        </w:rPr>
        <w:t xml:space="preserve">It is possible that the CHO with candidate SCG(s) may be executed unsuccessfully during the Phase 3. However, the network is unaware of the failure cause, </w:t>
      </w:r>
      <w:r w:rsidRPr="00064EE6">
        <w:rPr>
          <w:rFonts w:eastAsiaTheme="minorEastAsia"/>
          <w:bCs/>
        </w:rPr>
        <w:t xml:space="preserve">which </w:t>
      </w:r>
      <w:bookmarkStart w:id="52" w:name="_Hlk163050217"/>
      <w:r w:rsidR="00254B90">
        <w:rPr>
          <w:rFonts w:eastAsiaTheme="minorEastAsia"/>
          <w:bCs/>
        </w:rPr>
        <w:t>would be beneficial in order</w:t>
      </w:r>
      <w:bookmarkEnd w:id="52"/>
      <w:r w:rsidRPr="00064EE6">
        <w:rPr>
          <w:rFonts w:eastAsiaTheme="minorEastAsia"/>
          <w:bCs/>
        </w:rPr>
        <w:t xml:space="preserve"> to optimize CHO with candidate SCGs configuration.</w:t>
      </w:r>
    </w:p>
    <w:p w14:paraId="3E779A72" w14:textId="725A6E1E" w:rsidR="008630BE" w:rsidRDefault="008630BE" w:rsidP="00FD6119">
      <w:pPr>
        <w:pStyle w:val="Observation"/>
      </w:pPr>
      <w:r>
        <w:t xml:space="preserve">In case of CHO with candidate SCGs, the network is unaware of the failure cause, which </w:t>
      </w:r>
      <w:r w:rsidR="00254B90">
        <w:t xml:space="preserve">would be beneficial in order </w:t>
      </w:r>
      <w:r>
        <w:t>to optimize CHO with candidate SCGs configuration.</w:t>
      </w:r>
    </w:p>
    <w:p w14:paraId="0D6CDD5C" w14:textId="5F89B16E" w:rsidR="008630BE" w:rsidRDefault="008630BE" w:rsidP="008630BE">
      <w:pPr>
        <w:spacing w:after="120"/>
        <w:ind w:rightChars="100" w:right="200"/>
        <w:jc w:val="both"/>
        <w:rPr>
          <w:rFonts w:eastAsiaTheme="minorEastAsia"/>
        </w:rPr>
      </w:pPr>
      <w:r>
        <w:rPr>
          <w:rFonts w:eastAsiaTheme="minorEastAsia" w:hint="eastAsia"/>
        </w:rPr>
        <w:t>T</w:t>
      </w:r>
      <w:r>
        <w:rPr>
          <w:rFonts w:eastAsiaTheme="minorEastAsia"/>
        </w:rPr>
        <w:t>o be specific, one failure case could be the single failure at the source side or the target side, like the RLF at the source MN</w:t>
      </w:r>
      <w:r>
        <w:rPr>
          <w:rFonts w:eastAsiaTheme="minorEastAsia" w:hint="eastAsia"/>
        </w:rPr>
        <w:t>/</w:t>
      </w:r>
      <w:r>
        <w:rPr>
          <w:rFonts w:eastAsiaTheme="minorEastAsia"/>
        </w:rPr>
        <w:t>the source SN during the handover preparation procedure or the RLF at the target MN/the target SN during the handover execution procedure, etc. Another failure case could be the dual failure at the source side or the target side. For example, the RLF is occurred at both the source MN and the source SN during the handover preparation procedure, or at both the target MN and the target SN during the handover execution procedure, etc. Hence, it is suggested RAN</w:t>
      </w:r>
      <w:r w:rsidR="0098710E">
        <w:rPr>
          <w:rFonts w:eastAsiaTheme="minorEastAsia"/>
        </w:rPr>
        <w:t>3</w:t>
      </w:r>
      <w:r>
        <w:rPr>
          <w:rFonts w:eastAsiaTheme="minorEastAsia"/>
        </w:rPr>
        <w:t xml:space="preserve"> to discuss the details of the above failure cases and </w:t>
      </w:r>
      <w:r w:rsidR="0098710E">
        <w:rPr>
          <w:rFonts w:eastAsiaTheme="minorEastAsia"/>
        </w:rPr>
        <w:t xml:space="preserve">consider how to perform MRO </w:t>
      </w:r>
      <w:r>
        <w:rPr>
          <w:rFonts w:eastAsiaTheme="minorEastAsia"/>
        </w:rPr>
        <w:t xml:space="preserve">for </w:t>
      </w:r>
      <w:r w:rsidR="0098710E">
        <w:rPr>
          <w:rFonts w:eastAsiaTheme="minorEastAsia"/>
        </w:rPr>
        <w:t>them</w:t>
      </w:r>
      <w:r>
        <w:rPr>
          <w:rFonts w:eastAsiaTheme="minorEastAsia"/>
        </w:rPr>
        <w:t>.</w:t>
      </w:r>
    </w:p>
    <w:p w14:paraId="4068AF2A" w14:textId="6ED9FE6B" w:rsidR="00254B90" w:rsidRPr="00294F18" w:rsidRDefault="00254B90" w:rsidP="008630BE">
      <w:pPr>
        <w:spacing w:after="120"/>
        <w:ind w:rightChars="100" w:right="200"/>
        <w:jc w:val="both"/>
        <w:rPr>
          <w:rFonts w:eastAsiaTheme="minorEastAsia"/>
        </w:rPr>
      </w:pPr>
      <w:r>
        <w:rPr>
          <w:rFonts w:eastAsiaTheme="minorEastAsia"/>
        </w:rPr>
        <w:t xml:space="preserve">More specifically, we think that the legacy solutions could solve all cases except the too late handover (RLF/HOF). In this case, the failure occurs because not all conditions are met, but in order to analyse this and hopefully adjust the parameters to </w:t>
      </w:r>
      <w:r w:rsidR="00CA7AFE">
        <w:rPr>
          <w:rFonts w:eastAsiaTheme="minorEastAsia"/>
        </w:rPr>
        <w:t xml:space="preserve">trigger the handover at an earlier stage, </w:t>
      </w:r>
      <w:r>
        <w:rPr>
          <w:rFonts w:eastAsiaTheme="minorEastAsia"/>
        </w:rPr>
        <w:t xml:space="preserve">the source node need to know which of the conditions are met and which are not. </w:t>
      </w:r>
    </w:p>
    <w:p w14:paraId="2474D303" w14:textId="0E40BA10" w:rsidR="008630BE" w:rsidRPr="00C82B38" w:rsidRDefault="008630BE" w:rsidP="00D65ADB">
      <w:pPr>
        <w:pStyle w:val="Prop"/>
      </w:pPr>
      <w:bookmarkStart w:id="53" w:name="_Toc163050982"/>
      <w:bookmarkStart w:id="54" w:name="_Toc163051106"/>
      <w:bookmarkStart w:id="55" w:name="_Toc163051195"/>
      <w:bookmarkStart w:id="56" w:name="_Toc163051319"/>
      <w:bookmarkStart w:id="57" w:name="_Toc163468800"/>
      <w:bookmarkStart w:id="58" w:name="_Toc163477302"/>
      <w:bookmarkStart w:id="59" w:name="_Toc163477312"/>
      <w:bookmarkStart w:id="60" w:name="_Toc163481514"/>
      <w:r w:rsidRPr="00C82B38">
        <w:t>RAN</w:t>
      </w:r>
      <w:r w:rsidR="00CB5FB9" w:rsidRPr="00C82B38">
        <w:t>3</w:t>
      </w:r>
      <w:r w:rsidRPr="00C82B38">
        <w:t xml:space="preserve"> discuss the detailed failure cases for CHO with candidate SCGs due to the single</w:t>
      </w:r>
      <w:r w:rsidRPr="00C82B38">
        <w:rPr>
          <w:rFonts w:hint="eastAsia"/>
        </w:rPr>
        <w:t>/</w:t>
      </w:r>
      <w:r w:rsidRPr="00C82B38">
        <w:t>dual failure at both the source side and the target side.</w:t>
      </w:r>
      <w:bookmarkEnd w:id="53"/>
      <w:bookmarkEnd w:id="54"/>
      <w:bookmarkEnd w:id="55"/>
      <w:bookmarkEnd w:id="56"/>
      <w:bookmarkEnd w:id="57"/>
      <w:bookmarkEnd w:id="58"/>
      <w:bookmarkEnd w:id="59"/>
      <w:bookmarkEnd w:id="60"/>
    </w:p>
    <w:p w14:paraId="42C37DED" w14:textId="492427A7" w:rsidR="008272ED" w:rsidRPr="00837174" w:rsidRDefault="00CA7AFE" w:rsidP="00D65ADB">
      <w:pPr>
        <w:pStyle w:val="Prop"/>
      </w:pPr>
      <w:bookmarkStart w:id="61" w:name="_Toc163050983"/>
      <w:bookmarkStart w:id="62" w:name="_Toc163051107"/>
      <w:bookmarkStart w:id="63" w:name="_Toc163051196"/>
      <w:bookmarkStart w:id="64" w:name="_Toc163051320"/>
      <w:bookmarkStart w:id="65" w:name="_Toc163468801"/>
      <w:bookmarkStart w:id="66" w:name="_Toc163477303"/>
      <w:bookmarkStart w:id="67" w:name="_Toc163477313"/>
      <w:bookmarkStart w:id="68" w:name="_Toc163481515"/>
      <w:r w:rsidRPr="00837174">
        <w:t xml:space="preserve">RAN3 to initially focus on the too late case </w:t>
      </w:r>
      <w:r w:rsidR="00314098" w:rsidRPr="00837174">
        <w:t xml:space="preserve">for CHO with </w:t>
      </w:r>
      <w:r w:rsidR="00314098" w:rsidRPr="003B25C0">
        <w:t>candidate</w:t>
      </w:r>
      <w:r w:rsidR="00314098" w:rsidRPr="00837174">
        <w:t xml:space="preserve"> SCGs </w:t>
      </w:r>
      <w:r w:rsidR="008630BE" w:rsidRPr="00837174">
        <w:t>.</w:t>
      </w:r>
      <w:bookmarkEnd w:id="61"/>
      <w:bookmarkEnd w:id="62"/>
      <w:bookmarkEnd w:id="63"/>
      <w:bookmarkEnd w:id="64"/>
      <w:bookmarkEnd w:id="65"/>
      <w:bookmarkEnd w:id="66"/>
      <w:bookmarkEnd w:id="67"/>
      <w:bookmarkEnd w:id="68"/>
    </w:p>
    <w:p w14:paraId="1265425A" w14:textId="77777777" w:rsidR="001C7BEF" w:rsidRDefault="001C7BEF" w:rsidP="008630BE">
      <w:pPr>
        <w:spacing w:after="120"/>
        <w:ind w:rightChars="100" w:right="200"/>
        <w:jc w:val="both"/>
        <w:rPr>
          <w:rFonts w:eastAsiaTheme="minorEastAsia"/>
        </w:rPr>
      </w:pPr>
    </w:p>
    <w:p w14:paraId="6DA4D2C1" w14:textId="2A6FCC10" w:rsidR="00C4456F" w:rsidRPr="003F2D43" w:rsidRDefault="00C4456F" w:rsidP="00C4456F">
      <w:pPr>
        <w:pStyle w:val="Heading2"/>
        <w:rPr>
          <w:rFonts w:eastAsiaTheme="minorEastAsia"/>
          <w:sz w:val="28"/>
          <w:szCs w:val="22"/>
        </w:rPr>
      </w:pPr>
      <w:r w:rsidRPr="003F2D43">
        <w:rPr>
          <w:rFonts w:eastAsiaTheme="minorEastAsia"/>
          <w:sz w:val="28"/>
          <w:szCs w:val="22"/>
        </w:rPr>
        <w:t>2.</w:t>
      </w:r>
      <w:r w:rsidR="00C80008">
        <w:rPr>
          <w:rFonts w:eastAsiaTheme="minorEastAsia"/>
          <w:sz w:val="28"/>
          <w:szCs w:val="22"/>
        </w:rPr>
        <w:t>3</w:t>
      </w:r>
      <w:r w:rsidRPr="003F2D43">
        <w:rPr>
          <w:rFonts w:eastAsiaTheme="minorEastAsia"/>
          <w:sz w:val="28"/>
          <w:szCs w:val="22"/>
        </w:rPr>
        <w:t xml:space="preserve"> </w:t>
      </w:r>
      <w:r w:rsidR="00D033FA">
        <w:rPr>
          <w:rFonts w:eastAsiaTheme="minorEastAsia"/>
          <w:sz w:val="28"/>
          <w:szCs w:val="22"/>
        </w:rPr>
        <w:t>MRO for subsequent CPAC</w:t>
      </w:r>
    </w:p>
    <w:p w14:paraId="5B93320C" w14:textId="33B2B134" w:rsidR="001C7BEF" w:rsidRDefault="001C7BEF" w:rsidP="001C7BEF">
      <w:pPr>
        <w:spacing w:after="120"/>
        <w:ind w:rightChars="100" w:right="200"/>
        <w:jc w:val="both"/>
        <w:rPr>
          <w:rFonts w:eastAsiaTheme="minorEastAsia"/>
        </w:rPr>
      </w:pPr>
      <w:r w:rsidRPr="00077804">
        <w:rPr>
          <w:rFonts w:eastAsiaTheme="minorEastAsia"/>
        </w:rPr>
        <w:t xml:space="preserve">A </w:t>
      </w:r>
      <w:r>
        <w:rPr>
          <w:rFonts w:eastAsiaTheme="minorEastAsia"/>
        </w:rPr>
        <w:t>s</w:t>
      </w:r>
      <w:r w:rsidRPr="00077804">
        <w:rPr>
          <w:rFonts w:eastAsiaTheme="minorEastAsia"/>
        </w:rPr>
        <w:t>ubsequent Conditional PSCell Addition or Change (subsequent CPAC) is defined as a conditional PSCell addition or change procedure that is executed after a PSCell addition, a PSCell change, a PCell change or an SCG release based on pre-configured subsequent CPAC configuration of candidate PSCell(s) without reconfiguration and re-initiation of CPC/CPA. As stand</w:t>
      </w:r>
      <w:r>
        <w:rPr>
          <w:rFonts w:eastAsiaTheme="minorEastAsia"/>
        </w:rPr>
        <w:t xml:space="preserve">ardized in Rel-18, </w:t>
      </w:r>
      <w:r>
        <w:t xml:space="preserve">the target SN(s) receive the SCG UHI from the MN via </w:t>
      </w:r>
      <w:r w:rsidRPr="00077804">
        <w:rPr>
          <w:i/>
        </w:rPr>
        <w:t>SN Addition Request</w:t>
      </w:r>
      <w:r>
        <w:t xml:space="preserve"> message for CPC, which is at the preparation phase of the </w:t>
      </w:r>
      <w:r w:rsidRPr="00077804">
        <w:rPr>
          <w:rFonts w:eastAsiaTheme="minorEastAsia"/>
        </w:rPr>
        <w:t>subsequent CPAC</w:t>
      </w:r>
      <w:r>
        <w:rPr>
          <w:rFonts w:eastAsiaTheme="minorEastAsia"/>
        </w:rPr>
        <w:t xml:space="preserve">, as shown in </w:t>
      </w:r>
      <w:r>
        <w:rPr>
          <w:rFonts w:eastAsiaTheme="minorEastAsia" w:hint="eastAsia"/>
        </w:rPr>
        <w:t>F</w:t>
      </w:r>
      <w:r>
        <w:rPr>
          <w:rFonts w:eastAsiaTheme="minorEastAsia"/>
        </w:rPr>
        <w:t xml:space="preserve">ig.3. Hence, for further CPC, the </w:t>
      </w:r>
      <w:r w:rsidRPr="00A46788">
        <w:rPr>
          <w:rFonts w:eastAsiaTheme="minorEastAsia"/>
        </w:rPr>
        <w:t>subsequent</w:t>
      </w:r>
      <w:r>
        <w:rPr>
          <w:rFonts w:eastAsiaTheme="minorEastAsia"/>
        </w:rPr>
        <w:t xml:space="preserve"> target SNs are not able to have the access to the latest SCG UHI, which may hinder the timely and precise operations of target SNs, e.g., parameter optimization, resource allocation, etc.</w:t>
      </w:r>
    </w:p>
    <w:p w14:paraId="38F3DC0A" w14:textId="77777777" w:rsidR="001C7BEF" w:rsidRPr="00077804" w:rsidRDefault="001C7BEF" w:rsidP="001C7BEF">
      <w:pPr>
        <w:spacing w:after="120"/>
        <w:ind w:rightChars="100" w:right="200"/>
        <w:jc w:val="both"/>
        <w:rPr>
          <w:rFonts w:eastAsiaTheme="minorEastAsia"/>
        </w:rPr>
      </w:pPr>
    </w:p>
    <w:p w14:paraId="7E4D31C3" w14:textId="77777777" w:rsidR="001C7BEF" w:rsidRDefault="001C7BEF" w:rsidP="001C7BEF">
      <w:pPr>
        <w:spacing w:after="120"/>
        <w:ind w:rightChars="100" w:right="200"/>
        <w:jc w:val="both"/>
        <w:rPr>
          <w:rFonts w:eastAsiaTheme="minorEastAsia"/>
          <w:b/>
        </w:rPr>
      </w:pPr>
      <w:r>
        <w:rPr>
          <w:rFonts w:eastAsiaTheme="minorEastAsia"/>
          <w:b/>
          <w:noProof/>
        </w:rPr>
        <mc:AlternateContent>
          <mc:Choice Requires="wps">
            <w:drawing>
              <wp:anchor distT="0" distB="0" distL="114300" distR="114300" simplePos="0" relativeHeight="251660288" behindDoc="0" locked="0" layoutInCell="1" allowOverlap="1" wp14:anchorId="539049E7" wp14:editId="616FFB08">
                <wp:simplePos x="0" y="0"/>
                <wp:positionH relativeFrom="column">
                  <wp:posOffset>1686560</wp:posOffset>
                </wp:positionH>
                <wp:positionV relativeFrom="paragraph">
                  <wp:posOffset>927100</wp:posOffset>
                </wp:positionV>
                <wp:extent cx="4070350" cy="406400"/>
                <wp:effectExtent l="0" t="0" r="25400" b="12700"/>
                <wp:wrapNone/>
                <wp:docPr id="3" name="矩形 3"/>
                <wp:cNvGraphicFramePr/>
                <a:graphic xmlns:a="http://schemas.openxmlformats.org/drawingml/2006/main">
                  <a:graphicData uri="http://schemas.microsoft.com/office/word/2010/wordprocessingShape">
                    <wps:wsp>
                      <wps:cNvSpPr/>
                      <wps:spPr>
                        <a:xfrm>
                          <a:off x="0" y="0"/>
                          <a:ext cx="4070350" cy="4064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360058" id="矩形 3" o:spid="_x0000_s1026" style="position:absolute;left:0;text-align:left;margin-left:132.8pt;margin-top:73pt;width:320.5pt;height: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" filled="f" strokecolor="red" strokeweight="1pt"/>
            </w:pict>
          </mc:Fallback>
        </mc:AlternateContent>
      </w:r>
      <w:r>
        <w:rPr>
          <w:rFonts w:eastAsiaTheme="minorEastAsia"/>
          <w:b/>
          <w:noProof/>
        </w:rPr>
        <mc:AlternateContent>
          <mc:Choice Requires="wps">
            <w:drawing>
              <wp:anchor distT="0" distB="0" distL="114300" distR="114300" simplePos="0" relativeHeight="251659264" behindDoc="0" locked="0" layoutInCell="1" allowOverlap="1" wp14:anchorId="1FFE5320" wp14:editId="7AC7B7B5">
                <wp:simplePos x="0" y="0"/>
                <wp:positionH relativeFrom="column">
                  <wp:posOffset>1635760</wp:posOffset>
                </wp:positionH>
                <wp:positionV relativeFrom="paragraph">
                  <wp:posOffset>425450</wp:posOffset>
                </wp:positionV>
                <wp:extent cx="1536700" cy="254000"/>
                <wp:effectExtent l="0" t="0" r="25400" b="12700"/>
                <wp:wrapNone/>
                <wp:docPr id="2" name="矩形 2"/>
                <wp:cNvGraphicFramePr/>
                <a:graphic xmlns:a="http://schemas.openxmlformats.org/drawingml/2006/main">
                  <a:graphicData uri="http://schemas.microsoft.com/office/word/2010/wordprocessingShape">
                    <wps:wsp>
                      <wps:cNvSpPr/>
                      <wps:spPr>
                        <a:xfrm>
                          <a:off x="0" y="0"/>
                          <a:ext cx="1536700" cy="2540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085E2C" id="矩形 2" o:spid="_x0000_s1026" style="position:absolute;left:0;text-align:left;margin-left:128.8pt;margin-top:33.5pt;width:121pt;height:2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" filled="f" strokecolor="red" strokeweight="1pt"/>
            </w:pict>
          </mc:Fallback>
        </mc:AlternateContent>
      </w:r>
      <w:r w:rsidRPr="00077804">
        <w:rPr>
          <w:rFonts w:eastAsiaTheme="minorEastAsia"/>
          <w:b/>
          <w:noProof/>
        </w:rPr>
        <w:drawing>
          <wp:inline distT="0" distB="0" distL="0" distR="0" wp14:anchorId="5ADF86B9" wp14:editId="4C405DAB">
            <wp:extent cx="6120765" cy="42849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284980"/>
                    </a:xfrm>
                    <a:prstGeom prst="rect">
                      <a:avLst/>
                    </a:prstGeom>
                  </pic:spPr>
                </pic:pic>
              </a:graphicData>
            </a:graphic>
          </wp:inline>
        </w:drawing>
      </w:r>
    </w:p>
    <w:p w14:paraId="727B06A4" w14:textId="75537D87" w:rsidR="001C7BEF" w:rsidRPr="0051197C" w:rsidRDefault="001C7BEF" w:rsidP="001C7BEF">
      <w:pPr>
        <w:spacing w:after="120"/>
        <w:ind w:rightChars="100" w:right="200"/>
        <w:jc w:val="center"/>
        <w:rPr>
          <w:rFonts w:eastAsiaTheme="minorEastAsia"/>
        </w:rPr>
      </w:pPr>
      <w:r>
        <w:rPr>
          <w:rFonts w:eastAsiaTheme="minorEastAsia" w:hint="eastAsia"/>
        </w:rPr>
        <w:t>F</w:t>
      </w:r>
      <w:r>
        <w:rPr>
          <w:rFonts w:eastAsiaTheme="minorEastAsia"/>
        </w:rPr>
        <w:t xml:space="preserve">ig.3 SCG UHI is only informed at the preparation phase via </w:t>
      </w:r>
      <w:r w:rsidRPr="00077804">
        <w:rPr>
          <w:i/>
        </w:rPr>
        <w:t>SN Addition Request</w:t>
      </w:r>
    </w:p>
    <w:p w14:paraId="74BAA4B5" w14:textId="77777777" w:rsidR="001C7BEF" w:rsidRDefault="001C7BEF" w:rsidP="001C7BEF">
      <w:pPr>
        <w:spacing w:after="120"/>
        <w:ind w:rightChars="100" w:right="200"/>
        <w:jc w:val="both"/>
        <w:rPr>
          <w:rFonts w:eastAsiaTheme="minorEastAsia"/>
          <w:b/>
        </w:rPr>
      </w:pPr>
    </w:p>
    <w:p w14:paraId="374D9995" w14:textId="4EEA3619" w:rsidR="001C7BEF" w:rsidRDefault="001C7BEF" w:rsidP="00FD6119">
      <w:pPr>
        <w:pStyle w:val="Observation"/>
      </w:pPr>
      <w:r>
        <w:t xml:space="preserve">Based on the current </w:t>
      </w:r>
      <w:r w:rsidRPr="004664A8">
        <w:t>subsequent CPAC</w:t>
      </w:r>
      <w:r>
        <w:t xml:space="preserve"> procedures, the target SNs are </w:t>
      </w:r>
      <w:r w:rsidR="00667AAC">
        <w:t xml:space="preserve">not </w:t>
      </w:r>
      <w:r>
        <w:t xml:space="preserve">able to obtain the latest PSCell information in the </w:t>
      </w:r>
      <w:r w:rsidRPr="004664A8">
        <w:t>subsequent</w:t>
      </w:r>
      <w:r>
        <w:t xml:space="preserve"> CPC. Hence, these target SNs use the </w:t>
      </w:r>
      <w:bookmarkStart w:id="69" w:name="_Hlk162702905"/>
      <w:r w:rsidR="00465FF7">
        <w:t>outdated</w:t>
      </w:r>
      <w:r>
        <w:t xml:space="preserve"> </w:t>
      </w:r>
      <w:bookmarkEnd w:id="69"/>
      <w:r>
        <w:t xml:space="preserve">information for </w:t>
      </w:r>
      <w:r w:rsidRPr="004664A8">
        <w:t>subsequent</w:t>
      </w:r>
      <w:r>
        <w:t xml:space="preserve"> optimization or scheduling.</w:t>
      </w:r>
    </w:p>
    <w:p w14:paraId="3709BD46" w14:textId="77777777" w:rsidR="001C7BEF" w:rsidRPr="004664A8" w:rsidRDefault="001C7BEF" w:rsidP="00EF7918">
      <w:pPr>
        <w:rPr>
          <w:rFonts w:eastAsiaTheme="minorEastAsia"/>
        </w:rPr>
      </w:pPr>
      <w:r>
        <w:rPr>
          <w:rFonts w:eastAsiaTheme="minorEastAsia"/>
        </w:rPr>
        <w:t>Notice that the updated PSCell information can be obtained by MN and source SN, it is natural to inform the subsequent target SNs via Xn messages. Based on above analysis and observation, we have the following proposal to avoid such issue.</w:t>
      </w:r>
    </w:p>
    <w:p w14:paraId="0BAEFF99" w14:textId="135B4CF3" w:rsidR="001C7BEF" w:rsidRPr="00C82B38" w:rsidRDefault="00314098" w:rsidP="00D65ADB">
      <w:pPr>
        <w:pStyle w:val="Prop"/>
      </w:pPr>
      <w:bookmarkStart w:id="70" w:name="_Toc163051197"/>
      <w:bookmarkStart w:id="71" w:name="_Toc163051321"/>
      <w:bookmarkStart w:id="72" w:name="_Toc163468802"/>
      <w:bookmarkStart w:id="73" w:name="_Toc163477304"/>
      <w:bookmarkStart w:id="74" w:name="_Toc163477314"/>
      <w:bookmarkStart w:id="75" w:name="_Toc163481516"/>
      <w:r w:rsidRPr="00C82B38">
        <w:t xml:space="preserve">For subsequent CPAC procedures, </w:t>
      </w:r>
      <w:bookmarkStart w:id="76" w:name="_Toc163050984"/>
      <w:bookmarkStart w:id="77" w:name="_Toc163051108"/>
      <w:r w:rsidR="001C7BEF" w:rsidRPr="00C82B38">
        <w:t>RAN</w:t>
      </w:r>
      <w:r w:rsidR="00A9064C" w:rsidRPr="00C82B38">
        <w:t>3</w:t>
      </w:r>
      <w:r w:rsidR="001C7BEF" w:rsidRPr="00C82B38">
        <w:t xml:space="preserve"> to agree that the updated UHI shall be sent to subsequent target SNs from MN, e.g., via </w:t>
      </w:r>
      <w:r w:rsidR="001C7BEF" w:rsidRPr="00837174">
        <w:t>SN Reconfiguration Complete message</w:t>
      </w:r>
      <w:r w:rsidR="001C7BEF" w:rsidRPr="00C82B38">
        <w:t xml:space="preserve">, or from the source SN, e.g., via Xn-U message after receiving the </w:t>
      </w:r>
      <w:r w:rsidR="001C7BEF" w:rsidRPr="00837174">
        <w:t>Xn-U Address Indication</w:t>
      </w:r>
      <w:r w:rsidR="001C7BEF" w:rsidRPr="00C82B38">
        <w:t xml:space="preserve"> message.</w:t>
      </w:r>
      <w:bookmarkEnd w:id="70"/>
      <w:bookmarkEnd w:id="71"/>
      <w:bookmarkEnd w:id="72"/>
      <w:bookmarkEnd w:id="73"/>
      <w:bookmarkEnd w:id="74"/>
      <w:bookmarkEnd w:id="75"/>
      <w:bookmarkEnd w:id="76"/>
      <w:bookmarkEnd w:id="77"/>
    </w:p>
    <w:p w14:paraId="42A93A9E" w14:textId="18E7B138" w:rsidR="00314098" w:rsidRDefault="00314098" w:rsidP="00314098">
      <w:pPr>
        <w:rPr>
          <w:rFonts w:eastAsiaTheme="minorEastAsia"/>
        </w:rPr>
      </w:pPr>
      <w:r>
        <w:rPr>
          <w:rFonts w:eastAsiaTheme="minorEastAsia"/>
        </w:rPr>
        <w:t xml:space="preserve">Regarding </w:t>
      </w:r>
      <w:r w:rsidRPr="00314098">
        <w:rPr>
          <w:rFonts w:eastAsiaTheme="minorEastAsia"/>
        </w:rPr>
        <w:t>other</w:t>
      </w:r>
      <w:r>
        <w:rPr>
          <w:rFonts w:eastAsiaTheme="minorEastAsia"/>
        </w:rPr>
        <w:t xml:space="preserve"> impact, we did not yet spot any potential impact on the failure case and therefore assume that the legacy mechanisms can handle this. Nevertheless, it seems prudent to allow for further check of this by including the failure case in the scoped to be further discussed:</w:t>
      </w:r>
    </w:p>
    <w:p w14:paraId="0B867E73" w14:textId="56B5756B" w:rsidR="00314098" w:rsidRPr="00C82B38" w:rsidRDefault="00314098" w:rsidP="00D65ADB">
      <w:pPr>
        <w:pStyle w:val="Prop"/>
      </w:pPr>
      <w:bookmarkStart w:id="78" w:name="_Toc163050985"/>
      <w:bookmarkStart w:id="79" w:name="_Toc163051109"/>
      <w:bookmarkStart w:id="80" w:name="_Toc163051198"/>
      <w:bookmarkStart w:id="81" w:name="_Toc163051322"/>
      <w:bookmarkStart w:id="82" w:name="_Toc163468803"/>
      <w:bookmarkStart w:id="83" w:name="_Toc163477305"/>
      <w:bookmarkStart w:id="84" w:name="_Toc163477315"/>
      <w:bookmarkStart w:id="85" w:name="_Toc163481517"/>
      <w:r w:rsidRPr="00C82B38">
        <w:t>Further evaluate if there is any impact on the legacy failure cases from subsequent CPAC procedures</w:t>
      </w:r>
      <w:bookmarkEnd w:id="78"/>
      <w:bookmarkEnd w:id="79"/>
      <w:bookmarkEnd w:id="80"/>
      <w:bookmarkEnd w:id="81"/>
      <w:bookmarkEnd w:id="82"/>
      <w:bookmarkEnd w:id="83"/>
      <w:bookmarkEnd w:id="84"/>
      <w:bookmarkEnd w:id="85"/>
    </w:p>
    <w:p w14:paraId="17ABFB98" w14:textId="77777777" w:rsidR="00CD56C1" w:rsidRDefault="00CD56C1" w:rsidP="00C80008">
      <w:pPr>
        <w:spacing w:after="120"/>
        <w:ind w:rightChars="100" w:right="200"/>
        <w:jc w:val="both"/>
        <w:rPr>
          <w:rFonts w:eastAsiaTheme="minorEastAsia"/>
          <w:b/>
        </w:rPr>
      </w:pPr>
    </w:p>
    <w:p w14:paraId="4B396A51" w14:textId="77777777" w:rsidR="00A053D1" w:rsidRPr="003F2D43" w:rsidRDefault="00827357">
      <w:pPr>
        <w:pStyle w:val="Heading1"/>
      </w:pPr>
      <w:r w:rsidRPr="003F2D43">
        <w:t>3   Conclusion</w:t>
      </w:r>
    </w:p>
    <w:p w14:paraId="6D8BF266" w14:textId="516DFCE1" w:rsidR="00EA64D6" w:rsidRDefault="007575E1">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D033FA">
        <w:rPr>
          <w:rFonts w:eastAsiaTheme="minorEastAsia"/>
        </w:rPr>
        <w:t xml:space="preserve">provide the </w:t>
      </w:r>
      <w:r w:rsidR="004E5FE2">
        <w:rPr>
          <w:rFonts w:eastAsiaTheme="minorEastAsia"/>
        </w:rPr>
        <w:t>following proposals:</w:t>
      </w:r>
    </w:p>
    <w:p w14:paraId="692D5C8F" w14:textId="77777777" w:rsidR="003B25C0" w:rsidRDefault="00314098">
      <w:pPr>
        <w:pStyle w:val="TOC1"/>
        <w:rPr>
          <w:rFonts w:asciiTheme="minorHAnsi" w:eastAsiaTheme="minorEastAsia" w:hAnsiTheme="minorHAnsi" w:cstheme="minorBidi"/>
          <w:b w:val="0"/>
          <w:szCs w:val="22"/>
        </w:rPr>
      </w:pPr>
      <w:r>
        <w:rPr>
          <w:lang w:eastAsia="zh-CN"/>
        </w:rPr>
        <w:fldChar w:fldCharType="begin"/>
      </w:r>
      <w:r>
        <w:rPr>
          <w:lang w:eastAsia="zh-CN"/>
        </w:rPr>
        <w:instrText xml:space="preserve"> TOC \n \p " " \t "Prop,1" </w:instrText>
      </w:r>
      <w:r>
        <w:rPr>
          <w:lang w:eastAsia="zh-CN"/>
        </w:rPr>
        <w:fldChar w:fldCharType="separate"/>
      </w:r>
      <w:r w:rsidR="003B25C0">
        <w:t>Proposal 1</w:t>
      </w:r>
      <w:r w:rsidR="003B25C0">
        <w:rPr>
          <w:rFonts w:asciiTheme="minorHAnsi" w:eastAsiaTheme="minorEastAsia" w:hAnsiTheme="minorHAnsi" w:cstheme="minorBidi"/>
          <w:b w:val="0"/>
          <w:szCs w:val="22"/>
        </w:rPr>
        <w:tab/>
      </w:r>
      <w:r w:rsidR="003B25C0">
        <w:t>MRO for LTM should also allow the optimization of early UL synchronization</w:t>
      </w:r>
    </w:p>
    <w:p w14:paraId="0C44D8A8" w14:textId="77777777" w:rsidR="003B25C0" w:rsidRDefault="003B25C0">
      <w:pPr>
        <w:pStyle w:val="TOC1"/>
        <w:rPr>
          <w:rFonts w:asciiTheme="minorHAnsi" w:eastAsiaTheme="minorEastAsia" w:hAnsiTheme="minorHAnsi" w:cstheme="minorBidi"/>
          <w:b w:val="0"/>
          <w:szCs w:val="22"/>
        </w:rPr>
      </w:pPr>
      <w:r>
        <w:t>Proposal 2</w:t>
      </w:r>
      <w:r>
        <w:rPr>
          <w:rFonts w:asciiTheme="minorHAnsi" w:eastAsiaTheme="minorEastAsia" w:hAnsiTheme="minorHAnsi" w:cstheme="minorBidi"/>
          <w:b w:val="0"/>
          <w:szCs w:val="22"/>
        </w:rPr>
        <w:tab/>
      </w:r>
      <w:r>
        <w:t>MRO for LTM should also allow the optimization of near failure cases</w:t>
      </w:r>
    </w:p>
    <w:p w14:paraId="48385E6D" w14:textId="77777777" w:rsidR="003B25C0" w:rsidRDefault="003B25C0">
      <w:pPr>
        <w:pStyle w:val="TOC1"/>
        <w:rPr>
          <w:rFonts w:asciiTheme="minorHAnsi" w:eastAsiaTheme="minorEastAsia" w:hAnsiTheme="minorHAnsi" w:cstheme="minorBidi"/>
          <w:b w:val="0"/>
          <w:szCs w:val="22"/>
        </w:rPr>
      </w:pPr>
      <w:r>
        <w:t>Proposal 3</w:t>
      </w:r>
      <w:r>
        <w:rPr>
          <w:rFonts w:asciiTheme="minorHAnsi" w:eastAsiaTheme="minorEastAsia" w:hAnsiTheme="minorHAnsi" w:cstheme="minorBidi"/>
          <w:b w:val="0"/>
          <w:szCs w:val="22"/>
        </w:rPr>
        <w:tab/>
      </w:r>
      <w:r>
        <w:t>The network needs to be aware of LTM failure due to L1 measurement or candidate cell set, i.e. UE reporting is needed.</w:t>
      </w:r>
    </w:p>
    <w:p w14:paraId="358B5AAF" w14:textId="77777777" w:rsidR="003B25C0" w:rsidRDefault="003B25C0">
      <w:pPr>
        <w:pStyle w:val="TOC1"/>
        <w:rPr>
          <w:rFonts w:asciiTheme="minorHAnsi" w:eastAsiaTheme="minorEastAsia" w:hAnsiTheme="minorHAnsi" w:cstheme="minorBidi"/>
          <w:b w:val="0"/>
          <w:szCs w:val="22"/>
        </w:rPr>
      </w:pPr>
      <w:r>
        <w:t>Proposal 4</w:t>
      </w:r>
      <w:r>
        <w:rPr>
          <w:rFonts w:asciiTheme="minorHAnsi" w:eastAsiaTheme="minorEastAsia" w:hAnsiTheme="minorHAnsi" w:cstheme="minorBidi"/>
          <w:b w:val="0"/>
          <w:szCs w:val="22"/>
        </w:rPr>
        <w:tab/>
      </w:r>
      <w:r>
        <w:t>The information from the UE on LTM failures is retrieved by a gNB (gNB-CU) and forwarded to the gNB-DU that performed the mobility decision</w:t>
      </w:r>
    </w:p>
    <w:p w14:paraId="3E22B24F" w14:textId="77777777" w:rsidR="003B25C0" w:rsidRDefault="003B25C0">
      <w:pPr>
        <w:pStyle w:val="TOC1"/>
        <w:rPr>
          <w:rFonts w:asciiTheme="minorHAnsi" w:eastAsiaTheme="minorEastAsia" w:hAnsiTheme="minorHAnsi" w:cstheme="minorBidi"/>
          <w:b w:val="0"/>
          <w:szCs w:val="22"/>
        </w:rPr>
      </w:pPr>
      <w:r>
        <w:t>Proposal 5</w:t>
      </w:r>
      <w:r>
        <w:rPr>
          <w:rFonts w:asciiTheme="minorHAnsi" w:eastAsiaTheme="minorEastAsia" w:hAnsiTheme="minorHAnsi" w:cstheme="minorBidi"/>
          <w:b w:val="0"/>
          <w:szCs w:val="22"/>
        </w:rPr>
        <w:tab/>
      </w:r>
      <w:r>
        <w:t>MRO for LTM : UE only reports information not known in the network, and gNB-DU can store enough information needed in the analysis of the failure.</w:t>
      </w:r>
    </w:p>
    <w:p w14:paraId="541F4628" w14:textId="77777777" w:rsidR="003B25C0" w:rsidRDefault="003B25C0">
      <w:pPr>
        <w:pStyle w:val="TOC1"/>
        <w:rPr>
          <w:rFonts w:asciiTheme="minorHAnsi" w:eastAsiaTheme="minorEastAsia" w:hAnsiTheme="minorHAnsi" w:cstheme="minorBidi"/>
          <w:b w:val="0"/>
          <w:szCs w:val="22"/>
        </w:rPr>
      </w:pPr>
      <w:r>
        <w:t>Proposal 6</w:t>
      </w:r>
      <w:r>
        <w:rPr>
          <w:rFonts w:asciiTheme="minorHAnsi" w:eastAsiaTheme="minorEastAsia" w:hAnsiTheme="minorHAnsi" w:cstheme="minorBidi"/>
          <w:b w:val="0"/>
          <w:szCs w:val="22"/>
        </w:rPr>
        <w:tab/>
      </w:r>
      <w:r>
        <w:t>RAN3 discuss the detailed failure cases for CHO with candidate SCGs due to the single/dual failure at both the source side and the target side.</w:t>
      </w:r>
    </w:p>
    <w:p w14:paraId="4ED354FB" w14:textId="77777777" w:rsidR="003B25C0" w:rsidRDefault="003B25C0">
      <w:pPr>
        <w:pStyle w:val="TOC1"/>
        <w:rPr>
          <w:rFonts w:asciiTheme="minorHAnsi" w:eastAsiaTheme="minorEastAsia" w:hAnsiTheme="minorHAnsi" w:cstheme="minorBidi"/>
          <w:b w:val="0"/>
          <w:szCs w:val="22"/>
        </w:rPr>
      </w:pPr>
      <w:r>
        <w:t>Proposal 7</w:t>
      </w:r>
      <w:r>
        <w:rPr>
          <w:rFonts w:asciiTheme="minorHAnsi" w:eastAsiaTheme="minorEastAsia" w:hAnsiTheme="minorHAnsi" w:cstheme="minorBidi"/>
          <w:b w:val="0"/>
          <w:szCs w:val="22"/>
        </w:rPr>
        <w:tab/>
      </w:r>
      <w:r>
        <w:t>RAN3 to initially focus on the too late case for CHO with candidate SCGs .</w:t>
      </w:r>
    </w:p>
    <w:p w14:paraId="1C7002F8" w14:textId="77777777" w:rsidR="003B25C0" w:rsidRDefault="003B25C0">
      <w:pPr>
        <w:pStyle w:val="TOC1"/>
        <w:rPr>
          <w:rFonts w:asciiTheme="minorHAnsi" w:eastAsiaTheme="minorEastAsia" w:hAnsiTheme="minorHAnsi" w:cstheme="minorBidi"/>
          <w:b w:val="0"/>
          <w:szCs w:val="22"/>
        </w:rPr>
      </w:pPr>
      <w:r>
        <w:t>Proposal 8</w:t>
      </w:r>
      <w:r>
        <w:rPr>
          <w:rFonts w:asciiTheme="minorHAnsi" w:eastAsiaTheme="minorEastAsia" w:hAnsiTheme="minorHAnsi" w:cstheme="minorBidi"/>
          <w:b w:val="0"/>
          <w:szCs w:val="22"/>
        </w:rPr>
        <w:tab/>
      </w:r>
      <w:r>
        <w:t>For subsequent CPAC procedures, RAN3 to agree that the updated UHI shall be sent to subsequent target SNs from MN, e.g., via SN Reconfiguration Complete message, or from the source SN, e.g., via Xn-U message after receiving the Xn-U Address Indication message.</w:t>
      </w:r>
    </w:p>
    <w:p w14:paraId="102E9925" w14:textId="77777777" w:rsidR="003B25C0" w:rsidRDefault="003B25C0">
      <w:pPr>
        <w:pStyle w:val="TOC1"/>
        <w:rPr>
          <w:rFonts w:asciiTheme="minorHAnsi" w:eastAsiaTheme="minorEastAsia" w:hAnsiTheme="minorHAnsi" w:cstheme="minorBidi"/>
          <w:b w:val="0"/>
          <w:szCs w:val="22"/>
        </w:rPr>
      </w:pPr>
      <w:r>
        <w:t>Proposal 9</w:t>
      </w:r>
      <w:r>
        <w:rPr>
          <w:rFonts w:asciiTheme="minorHAnsi" w:eastAsiaTheme="minorEastAsia" w:hAnsiTheme="minorHAnsi" w:cstheme="minorBidi"/>
          <w:b w:val="0"/>
          <w:szCs w:val="22"/>
        </w:rPr>
        <w:tab/>
      </w:r>
      <w:r>
        <w:t>Further evaluate if there is any impact on the legacy failure cases from subsequent CPAC procedures</w:t>
      </w:r>
    </w:p>
    <w:p w14:paraId="2F05ABAC" w14:textId="66B5EAFE" w:rsidR="00314098" w:rsidRDefault="00314098" w:rsidP="00314098">
      <w:pPr>
        <w:pStyle w:val="Proposallist"/>
        <w:rPr>
          <w:lang w:eastAsia="zh-CN"/>
        </w:rPr>
      </w:pPr>
      <w:r>
        <w:rPr>
          <w:lang w:eastAsia="zh-CN"/>
        </w:rPr>
        <w:fldChar w:fldCharType="end"/>
      </w:r>
    </w:p>
    <w:p w14:paraId="69670FF2" w14:textId="2EF66C2C" w:rsidR="00314098" w:rsidRDefault="00314098">
      <w:pPr>
        <w:spacing w:after="0"/>
        <w:rPr>
          <w:rFonts w:eastAsiaTheme="minorEastAsia"/>
        </w:rPr>
      </w:pPr>
    </w:p>
    <w:p w14:paraId="45AC7358" w14:textId="53F16515" w:rsidR="00610A58" w:rsidRPr="003F2D43" w:rsidRDefault="00610A58" w:rsidP="00610A58">
      <w:pPr>
        <w:pStyle w:val="Heading1"/>
      </w:pPr>
      <w:r w:rsidRPr="003F2D43">
        <w:t>4   Reference</w:t>
      </w:r>
    </w:p>
    <w:p w14:paraId="57A3CAAB" w14:textId="79F3F4FC" w:rsidR="00104C91" w:rsidRPr="00D033FA" w:rsidRDefault="00104C91" w:rsidP="004F22B5">
      <w:pPr>
        <w:spacing w:after="0"/>
        <w:rPr>
          <w:rFonts w:eastAsiaTheme="minorEastAsia"/>
          <w:sz w:val="22"/>
          <w:szCs w:val="22"/>
        </w:rPr>
      </w:pPr>
      <w:r w:rsidRPr="003F2D43">
        <w:rPr>
          <w:rFonts w:eastAsiaTheme="minorEastAsia" w:hint="eastAsia"/>
          <w:sz w:val="22"/>
          <w:szCs w:val="22"/>
        </w:rPr>
        <w:t>[</w:t>
      </w:r>
      <w:r w:rsidRPr="003F2D43">
        <w:rPr>
          <w:rFonts w:eastAsiaTheme="minorEastAsia"/>
          <w:sz w:val="22"/>
          <w:szCs w:val="22"/>
        </w:rPr>
        <w:t xml:space="preserve">1] </w:t>
      </w:r>
      <w:r w:rsidR="00FF75C2">
        <w:rPr>
          <w:rFonts w:eastAsiaTheme="minorEastAsia"/>
          <w:sz w:val="22"/>
          <w:szCs w:val="22"/>
        </w:rPr>
        <w:t>RP-2</w:t>
      </w:r>
      <w:r w:rsidR="00D033FA">
        <w:rPr>
          <w:rFonts w:eastAsiaTheme="minorEastAsia"/>
          <w:sz w:val="22"/>
          <w:szCs w:val="22"/>
        </w:rPr>
        <w:t>34028</w:t>
      </w:r>
      <w:r w:rsidR="00FF75C2">
        <w:rPr>
          <w:rFonts w:eastAsiaTheme="minorEastAsia"/>
          <w:sz w:val="22"/>
          <w:szCs w:val="22"/>
        </w:rPr>
        <w:t xml:space="preserve">, </w:t>
      </w:r>
      <w:r w:rsidR="00D033FA" w:rsidRPr="00D033FA">
        <w:rPr>
          <w:rFonts w:eastAsiaTheme="minorEastAsia" w:hint="eastAsia"/>
          <w:sz w:val="22"/>
          <w:szCs w:val="22"/>
        </w:rPr>
        <w:t>New WID: Data collection for SON (Self-Organising Networks)/MDT (Minimization of Drive Tests) in NR standalone and MR-DC (Multi-Radio Dual Connectivity) Phase 4</w:t>
      </w:r>
      <w:r w:rsidR="00FF75C2">
        <w:rPr>
          <w:rFonts w:eastAsiaTheme="minorEastAsia"/>
          <w:sz w:val="22"/>
          <w:szCs w:val="22"/>
        </w:rPr>
        <w:t>.</w:t>
      </w:r>
    </w:p>
    <w:p w14:paraId="21784B8C" w14:textId="77777777" w:rsidR="00104C91" w:rsidRPr="003F2D43" w:rsidRDefault="00104C91" w:rsidP="00F409A6">
      <w:pPr>
        <w:spacing w:after="0"/>
        <w:rPr>
          <w:rFonts w:eastAsiaTheme="minorEastAsia"/>
          <w:sz w:val="22"/>
          <w:szCs w:val="22"/>
        </w:rPr>
      </w:pPr>
    </w:p>
    <w:sectPr w:rsidR="00104C91" w:rsidRPr="003F2D43">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54C03" w14:textId="77777777" w:rsidR="00672B1C" w:rsidRDefault="00672B1C">
      <w:pPr>
        <w:spacing w:after="0"/>
      </w:pPr>
      <w:r>
        <w:separator/>
      </w:r>
    </w:p>
  </w:endnote>
  <w:endnote w:type="continuationSeparator" w:id="0">
    <w:p w14:paraId="7F31E97D" w14:textId="77777777" w:rsidR="00672B1C" w:rsidRDefault="00672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F1BB" w14:textId="642D2432" w:rsidR="00AF6EAD" w:rsidRDefault="00AF6EA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5329" w14:textId="77777777" w:rsidR="00672B1C" w:rsidRDefault="00672B1C">
      <w:pPr>
        <w:spacing w:after="0"/>
      </w:pPr>
      <w:r>
        <w:separator/>
      </w:r>
    </w:p>
  </w:footnote>
  <w:footnote w:type="continuationSeparator" w:id="0">
    <w:p w14:paraId="2E1B89D0" w14:textId="77777777" w:rsidR="00672B1C" w:rsidRDefault="00672B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9B6404"/>
    <w:multiLevelType w:val="hybridMultilevel"/>
    <w:tmpl w:val="AA529E0A"/>
    <w:lvl w:ilvl="0" w:tplc="55D0947C">
      <w:start w:val="1"/>
      <w:numFmt w:val="decimal"/>
      <w:pStyle w:val="Proposal"/>
      <w:lvlText w:val="Proposal %1 "/>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6C2E56"/>
    <w:multiLevelType w:val="hybridMultilevel"/>
    <w:tmpl w:val="5FE4276C"/>
    <w:lvl w:ilvl="0" w:tplc="DE446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E04AFD34"/>
    <w:lvl w:ilvl="0">
      <w:start w:val="1"/>
      <w:numFmt w:val="decimal"/>
      <w:lvlText w:val="Proposal %1 "/>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E97C09"/>
    <w:multiLevelType w:val="hybridMultilevel"/>
    <w:tmpl w:val="5BE4B3EA"/>
    <w:lvl w:ilvl="0" w:tplc="6D9EA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FD4350"/>
    <w:multiLevelType w:val="hybridMultilevel"/>
    <w:tmpl w:val="4BCC5B0C"/>
    <w:lvl w:ilvl="0" w:tplc="5BC04724">
      <w:start w:val="1"/>
      <w:numFmt w:val="decimal"/>
      <w:pStyle w:val="Prop"/>
      <w:lvlText w:val="Proposal %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5101505E"/>
    <w:multiLevelType w:val="multilevel"/>
    <w:tmpl w:val="5FE691B8"/>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C56C8F"/>
    <w:multiLevelType w:val="multilevel"/>
    <w:tmpl w:val="CB4E227C"/>
    <w:lvl w:ilvl="0">
      <w:start w:val="1"/>
      <w:numFmt w:val="decimal"/>
      <w:lvlText w:val="Proposal %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3"/>
  </w:num>
  <w:num w:numId="2">
    <w:abstractNumId w:val="22"/>
  </w:num>
  <w:num w:numId="3">
    <w:abstractNumId w:val="17"/>
  </w:num>
  <w:num w:numId="4">
    <w:abstractNumId w:val="10"/>
  </w:num>
  <w:num w:numId="5">
    <w:abstractNumId w:val="28"/>
  </w:num>
  <w:num w:numId="6">
    <w:abstractNumId w:val="16"/>
  </w:num>
  <w:num w:numId="7">
    <w:abstractNumId w:val="26"/>
  </w:num>
  <w:num w:numId="8">
    <w:abstractNumId w:val="4"/>
  </w:num>
  <w:num w:numId="9">
    <w:abstractNumId w:val="6"/>
  </w:num>
  <w:num w:numId="10">
    <w:abstractNumId w:val="31"/>
  </w:num>
  <w:num w:numId="11">
    <w:abstractNumId w:val="15"/>
  </w:num>
  <w:num w:numId="12">
    <w:abstractNumId w:val="14"/>
  </w:num>
  <w:num w:numId="13">
    <w:abstractNumId w:val="7"/>
  </w:num>
  <w:num w:numId="14">
    <w:abstractNumId w:val="28"/>
  </w:num>
  <w:num w:numId="15">
    <w:abstractNumId w:val="3"/>
  </w:num>
  <w:num w:numId="16">
    <w:abstractNumId w:val="24"/>
  </w:num>
  <w:num w:numId="17">
    <w:abstractNumId w:val="9"/>
  </w:num>
  <w:num w:numId="18">
    <w:abstractNumId w:val="11"/>
  </w:num>
  <w:num w:numId="19">
    <w:abstractNumId w:val="25"/>
  </w:num>
  <w:num w:numId="20">
    <w:abstractNumId w:val="1"/>
  </w:num>
  <w:num w:numId="21">
    <w:abstractNumId w:val="0"/>
  </w:num>
  <w:num w:numId="22">
    <w:abstractNumId w:val="29"/>
  </w:num>
  <w:num w:numId="23">
    <w:abstractNumId w:val="8"/>
  </w:num>
  <w:num w:numId="24">
    <w:abstractNumId w:val="20"/>
  </w:num>
  <w:num w:numId="25">
    <w:abstractNumId w:val="18"/>
  </w:num>
  <w:num w:numId="26">
    <w:abstractNumId w:val="5"/>
  </w:num>
  <w:num w:numId="27">
    <w:abstractNumId w:val="12"/>
  </w:num>
  <w:num w:numId="28">
    <w:abstractNumId w:val="27"/>
  </w:num>
  <w:num w:numId="29">
    <w:abstractNumId w:val="30"/>
  </w:num>
  <w:num w:numId="30">
    <w:abstractNumId w:val="13"/>
  </w:num>
  <w:num w:numId="31">
    <w:abstractNumId w:val="1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
  </w:num>
  <w:num w:numId="3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4E02"/>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C04"/>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79C"/>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766"/>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2D5A"/>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974"/>
    <w:rsid w:val="001C7BE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71"/>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4147"/>
    <w:rsid w:val="00254B90"/>
    <w:rsid w:val="0025583A"/>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474"/>
    <w:rsid w:val="00271844"/>
    <w:rsid w:val="00271CF6"/>
    <w:rsid w:val="00271F67"/>
    <w:rsid w:val="00271FCE"/>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2B25"/>
    <w:rsid w:val="002B2FBD"/>
    <w:rsid w:val="002B31F7"/>
    <w:rsid w:val="002B33F1"/>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5FF"/>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98"/>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5C0"/>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7E8"/>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8E8"/>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6F"/>
    <w:rsid w:val="004652AA"/>
    <w:rsid w:val="00465994"/>
    <w:rsid w:val="00465ED0"/>
    <w:rsid w:val="00465FF7"/>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2B9D"/>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61D3"/>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67AAC"/>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B1C"/>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692"/>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6C71"/>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95F"/>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B7F"/>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4FAA"/>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174"/>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0BE"/>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51B"/>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45A"/>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4E45"/>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4E01"/>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0D9A"/>
    <w:rsid w:val="00981498"/>
    <w:rsid w:val="00981528"/>
    <w:rsid w:val="00982045"/>
    <w:rsid w:val="0098269D"/>
    <w:rsid w:val="009828ED"/>
    <w:rsid w:val="0098466A"/>
    <w:rsid w:val="009857B5"/>
    <w:rsid w:val="009857D4"/>
    <w:rsid w:val="00985B83"/>
    <w:rsid w:val="00986035"/>
    <w:rsid w:val="00986473"/>
    <w:rsid w:val="00986B97"/>
    <w:rsid w:val="0098710E"/>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12"/>
    <w:rsid w:val="00A8422D"/>
    <w:rsid w:val="00A84BB1"/>
    <w:rsid w:val="00A84C21"/>
    <w:rsid w:val="00A8579F"/>
    <w:rsid w:val="00A85E27"/>
    <w:rsid w:val="00A87333"/>
    <w:rsid w:val="00A874E3"/>
    <w:rsid w:val="00A8751D"/>
    <w:rsid w:val="00A87930"/>
    <w:rsid w:val="00A87970"/>
    <w:rsid w:val="00A87D70"/>
    <w:rsid w:val="00A90151"/>
    <w:rsid w:val="00A90613"/>
    <w:rsid w:val="00A9064C"/>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3C16"/>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1390"/>
    <w:rsid w:val="00B5144E"/>
    <w:rsid w:val="00B51772"/>
    <w:rsid w:val="00B52203"/>
    <w:rsid w:val="00B5241E"/>
    <w:rsid w:val="00B52471"/>
    <w:rsid w:val="00B525D5"/>
    <w:rsid w:val="00B52794"/>
    <w:rsid w:val="00B52A2F"/>
    <w:rsid w:val="00B52AF3"/>
    <w:rsid w:val="00B531B7"/>
    <w:rsid w:val="00B532F1"/>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4D2"/>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48A5"/>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0A30"/>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4F43"/>
    <w:rsid w:val="00C75315"/>
    <w:rsid w:val="00C7564F"/>
    <w:rsid w:val="00C7569E"/>
    <w:rsid w:val="00C77076"/>
    <w:rsid w:val="00C7749D"/>
    <w:rsid w:val="00C778E1"/>
    <w:rsid w:val="00C77ECB"/>
    <w:rsid w:val="00C77F69"/>
    <w:rsid w:val="00C80008"/>
    <w:rsid w:val="00C8028F"/>
    <w:rsid w:val="00C81F1D"/>
    <w:rsid w:val="00C82304"/>
    <w:rsid w:val="00C8231B"/>
    <w:rsid w:val="00C82B38"/>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AFE"/>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5FB9"/>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5229"/>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AF7"/>
    <w:rsid w:val="00CD4B4F"/>
    <w:rsid w:val="00CD4EEE"/>
    <w:rsid w:val="00CD56C1"/>
    <w:rsid w:val="00CD5A84"/>
    <w:rsid w:val="00CD692C"/>
    <w:rsid w:val="00CD6B4F"/>
    <w:rsid w:val="00CD7573"/>
    <w:rsid w:val="00CD7E32"/>
    <w:rsid w:val="00CE0661"/>
    <w:rsid w:val="00CE0A2B"/>
    <w:rsid w:val="00CE115C"/>
    <w:rsid w:val="00CE14FD"/>
    <w:rsid w:val="00CE155B"/>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E97"/>
    <w:rsid w:val="00CF33D7"/>
    <w:rsid w:val="00CF3C16"/>
    <w:rsid w:val="00CF3FB1"/>
    <w:rsid w:val="00CF433C"/>
    <w:rsid w:val="00CF44AB"/>
    <w:rsid w:val="00CF4861"/>
    <w:rsid w:val="00CF48F8"/>
    <w:rsid w:val="00CF4D9C"/>
    <w:rsid w:val="00CF5201"/>
    <w:rsid w:val="00CF5877"/>
    <w:rsid w:val="00CF5B39"/>
    <w:rsid w:val="00CF5F12"/>
    <w:rsid w:val="00CF6A8B"/>
    <w:rsid w:val="00CF6CD0"/>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44"/>
    <w:rsid w:val="00D20DF2"/>
    <w:rsid w:val="00D20E1E"/>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3D3"/>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5ADB"/>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49D2"/>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8"/>
    <w:rsid w:val="00EF791E"/>
    <w:rsid w:val="00EF7E21"/>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6119"/>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C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2311F3"/>
    <w:pPr>
      <w:pBdr>
        <w:top w:val="none" w:sz="0" w:space="0" w:color="auto"/>
      </w:pBdr>
      <w:spacing w:before="180"/>
      <w:outlineLvl w:val="1"/>
    </w:pPr>
    <w:rPr>
      <w:sz w:val="32"/>
    </w:rPr>
  </w:style>
  <w:style w:type="paragraph" w:styleId="Heading3">
    <w:name w:val="heading 3"/>
    <w:basedOn w:val="Heading2"/>
    <w:next w:val="Normal"/>
    <w:link w:val="Heading3Char"/>
    <w:qFormat/>
    <w:rsid w:val="002311F3"/>
    <w:pPr>
      <w:spacing w:before="120"/>
      <w:outlineLvl w:val="2"/>
    </w:pPr>
    <w:rPr>
      <w:sz w:val="28"/>
    </w:rPr>
  </w:style>
  <w:style w:type="paragraph" w:styleId="Heading4">
    <w:name w:val="heading 4"/>
    <w:basedOn w:val="Heading3"/>
    <w:next w:val="Normal"/>
    <w:link w:val="Heading4Char"/>
    <w:qFormat/>
    <w:rsid w:val="002311F3"/>
    <w:pPr>
      <w:ind w:left="1418" w:hanging="1418"/>
      <w:outlineLvl w:val="3"/>
    </w:pPr>
    <w:rPr>
      <w:sz w:val="24"/>
    </w:rPr>
  </w:style>
  <w:style w:type="paragraph" w:styleId="Heading5">
    <w:name w:val="heading 5"/>
    <w:basedOn w:val="Heading4"/>
    <w:next w:val="Normal"/>
    <w:link w:val="Heading5Char"/>
    <w:qFormat/>
    <w:rsid w:val="002311F3"/>
    <w:pPr>
      <w:ind w:left="1701" w:hanging="1701"/>
      <w:outlineLvl w:val="4"/>
    </w:pPr>
    <w:rPr>
      <w:sz w:val="22"/>
    </w:rPr>
  </w:style>
  <w:style w:type="paragraph" w:styleId="Heading6">
    <w:name w:val="heading 6"/>
    <w:basedOn w:val="H6"/>
    <w:next w:val="Normal"/>
    <w:qFormat/>
    <w:rsid w:val="002311F3"/>
    <w:pPr>
      <w:outlineLvl w:val="5"/>
    </w:pPr>
  </w:style>
  <w:style w:type="paragraph" w:styleId="Heading7">
    <w:name w:val="heading 7"/>
    <w:basedOn w:val="H6"/>
    <w:next w:val="Normal"/>
    <w:qFormat/>
    <w:rsid w:val="002311F3"/>
    <w:pPr>
      <w:outlineLvl w:val="6"/>
    </w:pPr>
  </w:style>
  <w:style w:type="paragraph" w:styleId="Heading8">
    <w:name w:val="heading 8"/>
    <w:basedOn w:val="Heading1"/>
    <w:next w:val="Normal"/>
    <w:qFormat/>
    <w:rsid w:val="002311F3"/>
    <w:pPr>
      <w:ind w:left="0" w:firstLine="0"/>
      <w:outlineLvl w:val="7"/>
    </w:pPr>
  </w:style>
  <w:style w:type="paragraph" w:styleId="Heading9">
    <w:name w:val="heading 9"/>
    <w:basedOn w:val="Heading8"/>
    <w:next w:val="Normal"/>
    <w:qFormat/>
    <w:rsid w:val="002311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11F3"/>
    <w:pPr>
      <w:ind w:left="1985" w:hanging="1985"/>
      <w:outlineLvl w:val="9"/>
    </w:pPr>
    <w:rPr>
      <w:sz w:val="20"/>
    </w:rPr>
  </w:style>
  <w:style w:type="paragraph" w:styleId="List3">
    <w:name w:val="List 3"/>
    <w:basedOn w:val="List2"/>
    <w:rsid w:val="002311F3"/>
    <w:pPr>
      <w:ind w:left="1135"/>
    </w:pPr>
  </w:style>
  <w:style w:type="paragraph" w:styleId="List2">
    <w:name w:val="List 2"/>
    <w:basedOn w:val="List"/>
    <w:rsid w:val="002311F3"/>
    <w:pPr>
      <w:ind w:left="851"/>
    </w:pPr>
  </w:style>
  <w:style w:type="paragraph" w:styleId="List">
    <w:name w:val="List"/>
    <w:basedOn w:val="Normal"/>
    <w:rsid w:val="002311F3"/>
    <w:pPr>
      <w:ind w:left="568" w:hanging="284"/>
    </w:pPr>
  </w:style>
  <w:style w:type="paragraph" w:styleId="TOC7">
    <w:name w:val="toc 7"/>
    <w:basedOn w:val="TOC6"/>
    <w:next w:val="Normal"/>
    <w:semiHidden/>
    <w:rsid w:val="002311F3"/>
    <w:pPr>
      <w:ind w:left="2268" w:hanging="2268"/>
    </w:pPr>
  </w:style>
  <w:style w:type="paragraph" w:styleId="TOC6">
    <w:name w:val="toc 6"/>
    <w:basedOn w:val="TOC5"/>
    <w:next w:val="Normal"/>
    <w:semiHidden/>
    <w:rsid w:val="002311F3"/>
    <w:pPr>
      <w:ind w:left="1985" w:hanging="1985"/>
    </w:pPr>
  </w:style>
  <w:style w:type="paragraph" w:styleId="TOC5">
    <w:name w:val="toc 5"/>
    <w:basedOn w:val="TOC4"/>
    <w:semiHidden/>
    <w:rsid w:val="002311F3"/>
    <w:pPr>
      <w:ind w:left="1701" w:hanging="1701"/>
    </w:pPr>
  </w:style>
  <w:style w:type="paragraph" w:styleId="TOC4">
    <w:name w:val="toc 4"/>
    <w:basedOn w:val="TOC3"/>
    <w:semiHidden/>
    <w:rsid w:val="002311F3"/>
    <w:pPr>
      <w:ind w:left="1418" w:hanging="1418"/>
    </w:pPr>
  </w:style>
  <w:style w:type="paragraph" w:styleId="TOC3">
    <w:name w:val="toc 3"/>
    <w:basedOn w:val="TOC2"/>
    <w:semiHidden/>
    <w:rsid w:val="002311F3"/>
    <w:pPr>
      <w:ind w:left="1134" w:hanging="1134"/>
    </w:pPr>
  </w:style>
  <w:style w:type="paragraph" w:styleId="TOC2">
    <w:name w:val="toc 2"/>
    <w:basedOn w:val="TOC1"/>
    <w:semiHidden/>
    <w:rsid w:val="002311F3"/>
    <w:pPr>
      <w:keepNext w:val="0"/>
      <w:tabs>
        <w:tab w:val="clear" w:pos="1560"/>
      </w:tabs>
      <w:spacing w:before="0" w:after="0"/>
      <w:ind w:left="851" w:hanging="851"/>
    </w:pPr>
    <w:rPr>
      <w:b w:val="0"/>
      <w:sz w:val="20"/>
      <w:lang w:val="en-US" w:eastAsia="zh-CN"/>
    </w:rPr>
  </w:style>
  <w:style w:type="paragraph" w:styleId="TOC1">
    <w:name w:val="toc 1"/>
    <w:basedOn w:val="Proposallist"/>
    <w:uiPriority w:val="39"/>
    <w:rsid w:val="00FD6119"/>
    <w:pPr>
      <w:keepNext/>
      <w:keepLines/>
      <w:widowControl w:val="0"/>
      <w:tabs>
        <w:tab w:val="right" w:leader="dot" w:pos="9639"/>
      </w:tabs>
      <w:overflowPunct w:val="0"/>
      <w:autoSpaceDE w:val="0"/>
      <w:autoSpaceDN w:val="0"/>
      <w:adjustRightInd w:val="0"/>
      <w:spacing w:before="120"/>
      <w:ind w:left="1440" w:right="432" w:hanging="1440"/>
      <w:textAlignment w:val="baseline"/>
    </w:pPr>
    <w:rPr>
      <w:noProof/>
      <w:sz w:val="22"/>
    </w:rPr>
  </w:style>
  <w:style w:type="paragraph" w:styleId="ListNumber2">
    <w:name w:val="List Number 2"/>
    <w:basedOn w:val="ListNumber"/>
    <w:rsid w:val="002311F3"/>
    <w:pPr>
      <w:ind w:left="851"/>
    </w:pPr>
  </w:style>
  <w:style w:type="paragraph" w:styleId="ListNumber">
    <w:name w:val="List Number"/>
    <w:basedOn w:val="List"/>
    <w:rsid w:val="002311F3"/>
  </w:style>
  <w:style w:type="paragraph" w:styleId="ListBullet4">
    <w:name w:val="List Bullet 4"/>
    <w:basedOn w:val="ListBullet3"/>
    <w:rsid w:val="002311F3"/>
    <w:pPr>
      <w:ind w:left="1418"/>
    </w:pPr>
  </w:style>
  <w:style w:type="paragraph" w:styleId="ListBullet3">
    <w:name w:val="List Bullet 3"/>
    <w:basedOn w:val="ListBullet2"/>
    <w:rsid w:val="002311F3"/>
    <w:pPr>
      <w:ind w:left="1135"/>
    </w:pPr>
  </w:style>
  <w:style w:type="paragraph" w:styleId="ListBullet2">
    <w:name w:val="List Bullet 2"/>
    <w:basedOn w:val="ListBullet"/>
    <w:rsid w:val="002311F3"/>
    <w:pPr>
      <w:ind w:left="851"/>
    </w:pPr>
  </w:style>
  <w:style w:type="paragraph" w:styleId="ListBullet">
    <w:name w:val="List Bullet"/>
    <w:basedOn w:val="List"/>
    <w:rsid w:val="002311F3"/>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2311F3"/>
    <w:pPr>
      <w:ind w:left="1702"/>
    </w:pPr>
  </w:style>
  <w:style w:type="paragraph" w:styleId="TOC8">
    <w:name w:val="toc 8"/>
    <w:basedOn w:val="TOC1"/>
    <w:semiHidden/>
    <w:rsid w:val="002311F3"/>
    <w:pPr>
      <w:tabs>
        <w:tab w:val="clear" w:pos="1560"/>
      </w:tabs>
      <w:spacing w:before="180" w:after="0"/>
      <w:ind w:left="2693" w:hanging="2693"/>
    </w:pPr>
    <w:rPr>
      <w:lang w:val="en-US" w:eastAsia="zh-CN"/>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2311F3"/>
    <w:pPr>
      <w:jc w:val="center"/>
    </w:pPr>
    <w:rPr>
      <w:i/>
    </w:rPr>
  </w:style>
  <w:style w:type="paragraph" w:styleId="Header">
    <w:name w:val="header"/>
    <w:link w:val="HeaderChar"/>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2311F3"/>
    <w:pPr>
      <w:keepLines/>
      <w:spacing w:after="0"/>
      <w:ind w:left="454" w:hanging="454"/>
    </w:pPr>
    <w:rPr>
      <w:sz w:val="16"/>
    </w:rPr>
  </w:style>
  <w:style w:type="paragraph" w:styleId="List5">
    <w:name w:val="List 5"/>
    <w:basedOn w:val="List4"/>
    <w:rsid w:val="002311F3"/>
    <w:pPr>
      <w:ind w:left="1702"/>
    </w:pPr>
  </w:style>
  <w:style w:type="paragraph" w:styleId="List4">
    <w:name w:val="List 4"/>
    <w:basedOn w:val="List3"/>
    <w:rsid w:val="002311F3"/>
    <w:pPr>
      <w:ind w:left="1418"/>
    </w:pPr>
  </w:style>
  <w:style w:type="paragraph" w:styleId="TOC9">
    <w:name w:val="toc 9"/>
    <w:basedOn w:val="TOC8"/>
    <w:semiHidden/>
    <w:rsid w:val="002311F3"/>
    <w:pPr>
      <w:ind w:left="1418" w:hanging="1418"/>
    </w:pPr>
  </w:style>
  <w:style w:type="paragraph" w:styleId="Index1">
    <w:name w:val="index 1"/>
    <w:basedOn w:val="Normal"/>
    <w:semiHidden/>
    <w:rsid w:val="002311F3"/>
    <w:pPr>
      <w:keepLines/>
      <w:spacing w:after="0"/>
    </w:pPr>
  </w:style>
  <w:style w:type="paragraph" w:styleId="Index2">
    <w:name w:val="index 2"/>
    <w:basedOn w:val="Index1"/>
    <w:semiHidden/>
    <w:rsid w:val="002311F3"/>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2311F3"/>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qFormat/>
    <w:rsid w:val="002311F3"/>
  </w:style>
  <w:style w:type="paragraph" w:customStyle="1" w:styleId="TAL">
    <w:name w:val="TAL"/>
    <w:basedOn w:val="Normal"/>
    <w:link w:val="TALCar"/>
    <w:rsid w:val="002311F3"/>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Normal"/>
    <w:link w:val="THChar"/>
    <w:rsid w:val="002311F3"/>
    <w:pPr>
      <w:keepNext/>
      <w:keepLines/>
      <w:spacing w:before="60"/>
      <w:jc w:val="center"/>
    </w:pPr>
    <w:rPr>
      <w:rFonts w:ascii="Arial" w:hAnsi="Arial"/>
      <w:b/>
    </w:rPr>
  </w:style>
  <w:style w:type="paragraph" w:customStyle="1" w:styleId="NO">
    <w:name w:val="NO"/>
    <w:basedOn w:val="Normal"/>
    <w:link w:val="NOChar"/>
    <w:rsid w:val="002311F3"/>
    <w:pPr>
      <w:keepLines/>
      <w:ind w:left="1135" w:hanging="851"/>
    </w:pPr>
  </w:style>
  <w:style w:type="paragraph" w:customStyle="1" w:styleId="EX">
    <w:name w:val="EX"/>
    <w:basedOn w:val="Normal"/>
    <w:rsid w:val="002311F3"/>
    <w:pPr>
      <w:keepLines/>
      <w:ind w:left="1702" w:hanging="1418"/>
    </w:pPr>
  </w:style>
  <w:style w:type="paragraph" w:customStyle="1" w:styleId="FP">
    <w:name w:val="FP"/>
    <w:basedOn w:val="Normal"/>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Normal"/>
    <w:next w:val="Normal"/>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List2"/>
    <w:link w:val="B2Char"/>
    <w:rsid w:val="002311F3"/>
  </w:style>
  <w:style w:type="paragraph" w:customStyle="1" w:styleId="B3">
    <w:name w:val="B3"/>
    <w:basedOn w:val="List3"/>
    <w:link w:val="B3Char2"/>
    <w:rsid w:val="002311F3"/>
  </w:style>
  <w:style w:type="paragraph" w:customStyle="1" w:styleId="B4">
    <w:name w:val="B4"/>
    <w:basedOn w:val="List4"/>
    <w:link w:val="B4Char"/>
    <w:rsid w:val="002311F3"/>
  </w:style>
  <w:style w:type="paragraph" w:customStyle="1" w:styleId="B5">
    <w:name w:val="B5"/>
    <w:basedOn w:val="List5"/>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rsid w:val="00FD6119"/>
    <w:pPr>
      <w:numPr>
        <w:numId w:val="2"/>
      </w:numPr>
      <w:tabs>
        <w:tab w:val="left" w:pos="1530"/>
        <w:tab w:val="left" w:pos="1701"/>
      </w:tabs>
      <w:spacing w:after="120" w:line="259" w:lineRule="auto"/>
      <w:ind w:left="1530" w:hanging="1530"/>
      <w:jc w:val="both"/>
    </w:pPr>
    <w:rPr>
      <w:rFonts w:ascii="Arial" w:eastAsiaTheme="minorEastAsia" w:hAnsi="Arial"/>
      <w:b/>
      <w:bCs/>
      <w:lang w:eastAsia="ja-JP"/>
    </w:rPr>
  </w:style>
  <w:style w:type="paragraph" w:customStyle="1" w:styleId="Proposal">
    <w:name w:val="Proposal"/>
    <w:basedOn w:val="Normal"/>
    <w:link w:val="ProposalChar"/>
    <w:qFormat/>
    <w:rsid w:val="00837174"/>
    <w:pPr>
      <w:numPr>
        <w:numId w:val="34"/>
      </w:numPr>
      <w:tabs>
        <w:tab w:val="left" w:pos="1701"/>
        <w:tab w:val="left" w:pos="5264"/>
      </w:tabs>
      <w:spacing w:after="120"/>
      <w:ind w:left="1530" w:hanging="153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paragraph" w:customStyle="1" w:styleId="Proposallist">
    <w:name w:val="Proposal list"/>
    <w:basedOn w:val="Normal"/>
    <w:link w:val="ProposallistChar"/>
    <w:qFormat/>
    <w:rsid w:val="00314098"/>
    <w:pPr>
      <w:tabs>
        <w:tab w:val="left" w:pos="1560"/>
      </w:tabs>
      <w:overflowPunct/>
      <w:autoSpaceDE/>
      <w:autoSpaceDN/>
      <w:adjustRightInd/>
      <w:ind w:left="1560" w:hanging="1134"/>
      <w:textAlignment w:val="auto"/>
    </w:pPr>
    <w:rPr>
      <w:b/>
      <w:lang w:eastAsia="en-US"/>
    </w:rPr>
  </w:style>
  <w:style w:type="character" w:customStyle="1" w:styleId="ProposallistChar">
    <w:name w:val="Proposal list Char"/>
    <w:basedOn w:val="DefaultParagraphFont"/>
    <w:link w:val="Proposallist"/>
    <w:rsid w:val="00314098"/>
    <w:rPr>
      <w:rFonts w:eastAsia="Times New Roman"/>
      <w:b/>
      <w:lang w:val="en-GB" w:eastAsia="en-US"/>
    </w:rPr>
  </w:style>
  <w:style w:type="paragraph" w:customStyle="1" w:styleId="Prop">
    <w:name w:val="Prop"/>
    <w:basedOn w:val="Proposal"/>
    <w:link w:val="PropChar"/>
    <w:qFormat/>
    <w:rsid w:val="00D65ADB"/>
    <w:pPr>
      <w:numPr>
        <w:numId w:val="35"/>
      </w:numPr>
      <w:ind w:left="1710" w:hanging="1710"/>
    </w:pPr>
  </w:style>
  <w:style w:type="character" w:customStyle="1" w:styleId="ProposalChar">
    <w:name w:val="Proposal Char"/>
    <w:basedOn w:val="DefaultParagraphFont"/>
    <w:link w:val="Proposal"/>
    <w:rsid w:val="003B25C0"/>
    <w:rPr>
      <w:rFonts w:ascii="Arial" w:hAnsi="Arial"/>
      <w:b/>
      <w:bCs/>
      <w:lang w:val="en-GB"/>
    </w:rPr>
  </w:style>
  <w:style w:type="character" w:customStyle="1" w:styleId="PropChar">
    <w:name w:val="Prop Char"/>
    <w:basedOn w:val="ProposalChar"/>
    <w:link w:val="Prop"/>
    <w:rsid w:val="00D65AD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8F1834A2-741C-4BDE-8BA0-7BBE70120901}">
  <ds:schemaRefs>
    <ds:schemaRef ds:uri="http://schemas.openxmlformats.org/officeDocument/2006/bibliography"/>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6.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7.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2042</Words>
  <Characters>10198</Characters>
  <Application>Microsoft Office Word</Application>
  <DocSecurity>4</DocSecurity>
  <Lines>84</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cp:lastModifiedBy>
  <cp:revision>2</cp:revision>
  <cp:lastPrinted>2014-08-13T09:20:00Z</cp:lastPrinted>
  <dcterms:created xsi:type="dcterms:W3CDTF">2024-04-08T13:13:00Z</dcterms:created>
  <dcterms:modified xsi:type="dcterms:W3CDTF">2024-04-08T13:13:00Z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(3)f0qnMfQP/mOCixfnHxB+BVzhsQeA0zHZYPpWLg2QWP6NisHrdSdJ3dN+RjnE39hNqybwb5mA
hHvHCMebGQwuOs9uqYY1/XO8/uMNE9tT5EX8urgI/cda7w3HY2d0hPu1bagB890P44KxC6yU
WK0crMSZH/3SL33SD7GK3cF1HfeM8TKj19Sl0q/320Ve9TWN2+4VWNrXIgnx0pogQz4y/Ob2
yDtx1uibZpcRAQ6gas</vt:lpwstr>
  </property>
  <property fmtid="{D5CDD505-2E9C-101B-9397-08002B2CF9AE}" pid="3" name="_2015_ms_pID_7253431">
    <vt:lpwstr>42/cwqCBT56mC1Q0puZGUp+KlJf5aHlZ60tvnH8koKAgd+qtMXgPbz
hyhNntNPm0l/era+Zr18AUKWShagg2n6/S7G3kB9hP4HioLOdPk8drl8nhv/f4xJT3WItofl
mz2EyTTJEPWczxXcRVvhSsAjSa8EP03sjJehV5Vuc2shx0IdwrmYNu3QGuVn7wCDIp5Q9Il8
9koB0f3PMjjkQLc1FE3V3ab47G/ncym7XeKE</vt:lpwstr>
  </property>
  <property fmtid="{D5CDD505-2E9C-101B-9397-08002B2CF9AE}" pid="4" name="KSOProductBuildVer">
    <vt:lpwstr>2052-11.8.2.9022</vt:lpwstr>
  </property>
  <property fmtid="{D5CDD505-2E9C-101B-9397-08002B2CF9AE}" pid="5" name="_2015_ms_pID_7253432">
    <vt:lpwstr>x/g5B7m4hsWABpExFLhtVSk=</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1712581904</vt:lpwstr>
  </property>
</Properties>
</file>